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59B80" w14:textId="77777777" w:rsidR="005443F2" w:rsidRPr="00272240" w:rsidRDefault="005443F2" w:rsidP="005443F2">
      <w:pPr>
        <w:rPr>
          <w:sz w:val="2"/>
        </w:rPr>
      </w:pPr>
    </w:p>
    <w:tbl>
      <w:tblPr>
        <w:tblStyle w:val="Tabellenraster"/>
        <w:tblW w:w="0" w:type="auto"/>
        <w:tblLook w:val="04A0" w:firstRow="1" w:lastRow="0" w:firstColumn="1" w:lastColumn="0" w:noHBand="0" w:noVBand="1"/>
      </w:tblPr>
      <w:tblGrid>
        <w:gridCol w:w="9062"/>
      </w:tblGrid>
      <w:tr w:rsidR="005443F2" w14:paraId="53B1223F" w14:textId="77777777" w:rsidTr="006B15A7">
        <w:trPr>
          <w:trHeight w:val="642"/>
        </w:trPr>
        <w:tc>
          <w:tcPr>
            <w:tcW w:w="9062" w:type="dxa"/>
            <w:vAlign w:val="center"/>
          </w:tcPr>
          <w:p w14:paraId="58EB3DDD" w14:textId="77777777" w:rsidR="005443F2" w:rsidRPr="00454DB2" w:rsidRDefault="005443F2" w:rsidP="006B15A7">
            <w:pPr>
              <w:jc w:val="center"/>
              <w:rPr>
                <w:b/>
                <w:sz w:val="22"/>
                <w:szCs w:val="22"/>
              </w:rPr>
            </w:pPr>
            <w:r w:rsidRPr="00454DB2">
              <w:rPr>
                <w:b/>
                <w:sz w:val="22"/>
                <w:szCs w:val="22"/>
              </w:rPr>
              <w:t>Erklärung zu § 123 GWB</w:t>
            </w:r>
          </w:p>
        </w:tc>
      </w:tr>
    </w:tbl>
    <w:p w14:paraId="4D7BB85B" w14:textId="77777777" w:rsidR="005443F2" w:rsidRDefault="005443F2" w:rsidP="005443F2"/>
    <w:tbl>
      <w:tblPr>
        <w:tblStyle w:val="Tabellenraster"/>
        <w:tblW w:w="0" w:type="auto"/>
        <w:tblLook w:val="04A0" w:firstRow="1" w:lastRow="0" w:firstColumn="1" w:lastColumn="0" w:noHBand="0" w:noVBand="1"/>
      </w:tblPr>
      <w:tblGrid>
        <w:gridCol w:w="9062"/>
      </w:tblGrid>
      <w:tr w:rsidR="005443F2" w14:paraId="7131974C" w14:textId="77777777" w:rsidTr="006B15A7">
        <w:tc>
          <w:tcPr>
            <w:tcW w:w="9062" w:type="dxa"/>
          </w:tcPr>
          <w:p w14:paraId="1E5C635C" w14:textId="77777777" w:rsidR="005443F2" w:rsidRDefault="005443F2" w:rsidP="006B15A7"/>
          <w:p w14:paraId="595C9444" w14:textId="77777777" w:rsidR="005443F2" w:rsidRDefault="005443F2" w:rsidP="006B15A7">
            <w:r>
              <w:t>Wir erklären, dass Personen, deren Verhalten nach § 123, Abs. 3 GWB unserem Unternehmen zuzurechnen sind, nicht rechtskräftig verurteilt und gegen das Unternehmen keine</w:t>
            </w:r>
            <w:r w:rsidR="00FA1AA4">
              <w:t xml:space="preserve"> Geldbußen nach § 30 des Gesetz</w:t>
            </w:r>
            <w:r>
              <w:t>es über Ordnungswidrigkeiten rechtskräftig festgesetzt worden sind wegen einer Straftat nach:</w:t>
            </w:r>
          </w:p>
          <w:p w14:paraId="4FB0D85B" w14:textId="77777777" w:rsidR="005443F2" w:rsidRDefault="005443F2" w:rsidP="006B15A7"/>
          <w:p w14:paraId="4E690B3A" w14:textId="77777777" w:rsidR="005443F2" w:rsidRDefault="005443F2" w:rsidP="005443F2">
            <w:pPr>
              <w:pStyle w:val="Listenabsatz"/>
              <w:numPr>
                <w:ilvl w:val="0"/>
                <w:numId w:val="1"/>
              </w:numPr>
            </w:pPr>
            <w:r>
              <w:t>§ 129 des Strafgesetzbuchs (Bildung krimineller Vereinigungen), § 129a des Strafgesetzbuchs (Bildung terroristischer Vereinigungen), § 129b des Strafgesetzbuchs (kriminelle und terroristische Vereinigung im Ausland),</w:t>
            </w:r>
          </w:p>
          <w:p w14:paraId="2EE086B0" w14:textId="77777777" w:rsidR="005443F2" w:rsidRDefault="005443F2" w:rsidP="006B15A7">
            <w:pPr>
              <w:pStyle w:val="Listenabsatz"/>
            </w:pPr>
          </w:p>
          <w:p w14:paraId="769BE6E0" w14:textId="77777777" w:rsidR="005443F2" w:rsidRDefault="005443F2" w:rsidP="005443F2">
            <w:pPr>
              <w:pStyle w:val="Listenabsatz"/>
              <w:numPr>
                <w:ilvl w:val="0"/>
                <w:numId w:val="1"/>
              </w:numPr>
            </w:pPr>
            <w:r>
              <w:t>§ 89c des Strafgesetzbuches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w:t>
            </w:r>
          </w:p>
          <w:p w14:paraId="55F51084" w14:textId="77777777" w:rsidR="005443F2" w:rsidRDefault="005443F2" w:rsidP="006B15A7">
            <w:pPr>
              <w:pStyle w:val="Listenabsatz"/>
            </w:pPr>
          </w:p>
          <w:p w14:paraId="35877C95" w14:textId="77777777" w:rsidR="005443F2" w:rsidRDefault="005443F2" w:rsidP="005443F2">
            <w:pPr>
              <w:pStyle w:val="Listenabsatz"/>
              <w:numPr>
                <w:ilvl w:val="0"/>
                <w:numId w:val="1"/>
              </w:numPr>
            </w:pPr>
            <w:r>
              <w:t>§ 261 des Strafgesetzbuchs (Geldwäsche, Verschleierung unrechtmäßig erlangter Vermögenswerte),</w:t>
            </w:r>
          </w:p>
          <w:p w14:paraId="29C337CC" w14:textId="77777777" w:rsidR="005443F2" w:rsidRDefault="005443F2" w:rsidP="006B15A7">
            <w:pPr>
              <w:pStyle w:val="Listenabsatz"/>
            </w:pPr>
          </w:p>
          <w:p w14:paraId="41405484" w14:textId="77777777" w:rsidR="005443F2" w:rsidRDefault="005443F2" w:rsidP="005443F2">
            <w:pPr>
              <w:pStyle w:val="Listenabsatz"/>
              <w:numPr>
                <w:ilvl w:val="0"/>
                <w:numId w:val="1"/>
              </w:numPr>
            </w:pPr>
            <w:r>
              <w:t>§ 263 des Strafgesetzbuchs (Betrug), soweit sich die Straftat gegen den Haushalt der Europäischen Union oder gegen Haushalte richtet, die von der Europäischen Union oder in ihrem Auftrag verwaltet werden,</w:t>
            </w:r>
          </w:p>
          <w:p w14:paraId="5BF729C3" w14:textId="77777777" w:rsidR="005443F2" w:rsidRDefault="005443F2" w:rsidP="006B15A7">
            <w:pPr>
              <w:pStyle w:val="Listenabsatz"/>
            </w:pPr>
          </w:p>
          <w:p w14:paraId="340A0791" w14:textId="77777777" w:rsidR="005443F2" w:rsidRDefault="005443F2" w:rsidP="005443F2">
            <w:pPr>
              <w:pStyle w:val="Listenabsatz"/>
              <w:numPr>
                <w:ilvl w:val="0"/>
                <w:numId w:val="1"/>
              </w:numPr>
            </w:pPr>
            <w:r>
              <w:t>§ 264 des Strafgesetzbuchs (Subventionsbetrug), soweit sich die Straftat gegen den Haushalt der Europäischen Union oder gegen Haushalte richtet, die von der Europäischen Union oder in ihrem Auftrag verwaltet werden,</w:t>
            </w:r>
          </w:p>
          <w:p w14:paraId="7FD10476" w14:textId="77777777" w:rsidR="005443F2" w:rsidRDefault="005443F2" w:rsidP="006B15A7">
            <w:pPr>
              <w:pStyle w:val="Listenabsatz"/>
            </w:pPr>
          </w:p>
          <w:p w14:paraId="10A52B51" w14:textId="77777777" w:rsidR="005443F2" w:rsidRDefault="005443F2" w:rsidP="005443F2">
            <w:pPr>
              <w:pStyle w:val="Listenabsatz"/>
              <w:numPr>
                <w:ilvl w:val="0"/>
                <w:numId w:val="1"/>
              </w:numPr>
            </w:pPr>
            <w:r>
              <w:t>§ 299 des Strafgesetzbuchs (Bestechlichkeit und Bestechung im geschäftlichen Verkehr),</w:t>
            </w:r>
          </w:p>
          <w:p w14:paraId="2B7B6D10" w14:textId="77777777" w:rsidR="005443F2" w:rsidRDefault="005443F2" w:rsidP="006B15A7">
            <w:pPr>
              <w:pStyle w:val="Listenabsatz"/>
            </w:pPr>
          </w:p>
          <w:p w14:paraId="3913BFDA" w14:textId="77777777" w:rsidR="005443F2" w:rsidRDefault="005443F2" w:rsidP="005443F2">
            <w:pPr>
              <w:pStyle w:val="Listenabsatz"/>
              <w:numPr>
                <w:ilvl w:val="0"/>
                <w:numId w:val="1"/>
              </w:numPr>
            </w:pPr>
            <w:r>
              <w:t>§ 108e des Strafgesetzbuchs (Bestechlichkeit und Bestechung von Mandatsträgern),</w:t>
            </w:r>
          </w:p>
          <w:p w14:paraId="45B3DB26" w14:textId="77777777" w:rsidR="005443F2" w:rsidRDefault="005443F2" w:rsidP="006B15A7">
            <w:pPr>
              <w:pStyle w:val="Listenabsatz"/>
            </w:pPr>
          </w:p>
          <w:p w14:paraId="1FEB0930" w14:textId="77777777" w:rsidR="005443F2" w:rsidRDefault="005443F2" w:rsidP="005443F2">
            <w:pPr>
              <w:pStyle w:val="Listenabsatz"/>
              <w:numPr>
                <w:ilvl w:val="0"/>
                <w:numId w:val="1"/>
              </w:numPr>
            </w:pPr>
            <w:r>
              <w:t>den §§ 333 und 334 des Strafgesetzbuchs (Vorteilsgewährung und Bestechung), jeweils auch in Verbindung mit § 335a des Strafgesetzbuchs (ausländische und internationale Bedienstete),</w:t>
            </w:r>
          </w:p>
          <w:p w14:paraId="16CC3BC0" w14:textId="77777777" w:rsidR="005443F2" w:rsidRDefault="005443F2" w:rsidP="006B15A7">
            <w:pPr>
              <w:pStyle w:val="Listenabsatz"/>
            </w:pPr>
          </w:p>
          <w:p w14:paraId="341CE8E7" w14:textId="77777777" w:rsidR="005443F2" w:rsidRDefault="005443F2" w:rsidP="005443F2">
            <w:pPr>
              <w:pStyle w:val="Listenabsatz"/>
              <w:numPr>
                <w:ilvl w:val="0"/>
                <w:numId w:val="1"/>
              </w:numPr>
            </w:pPr>
            <w:r>
              <w:t>Artikel 2 § 2 des Gesetzes zur Bekämpfung internationaler Bestechung (Bestechung ausländischer Abgeordneter im Zusammenhang mit internationalem Geschäftsverkehr) oder</w:t>
            </w:r>
          </w:p>
          <w:p w14:paraId="541FA994" w14:textId="77777777" w:rsidR="005443F2" w:rsidRDefault="005443F2" w:rsidP="006B15A7">
            <w:pPr>
              <w:pStyle w:val="Listenabsatz"/>
            </w:pPr>
          </w:p>
          <w:p w14:paraId="5DB96D6D" w14:textId="77777777" w:rsidR="005443F2" w:rsidRDefault="005443F2" w:rsidP="005443F2">
            <w:pPr>
              <w:pStyle w:val="Listenabsatz"/>
              <w:numPr>
                <w:ilvl w:val="0"/>
                <w:numId w:val="1"/>
              </w:numPr>
            </w:pPr>
            <w:r>
              <w:t>den §§ 232 und 233 des Strafgesetzbuchs (Menschenhandel) oder § 233a des Strafgesetzbuchs (Förderung des Menschenhandels).</w:t>
            </w:r>
          </w:p>
          <w:p w14:paraId="2DA7E68F" w14:textId="77777777" w:rsidR="005443F2" w:rsidRDefault="005443F2" w:rsidP="006B15A7">
            <w:pPr>
              <w:pStyle w:val="Listenabsatz"/>
            </w:pPr>
          </w:p>
          <w:p w14:paraId="1D44CE5F" w14:textId="77777777" w:rsidR="005443F2" w:rsidRDefault="005443F2" w:rsidP="006B15A7">
            <w:r>
              <w:t>Wir erklären, dass unser Unternehmen seinen Verpflichtungen zur Zahlung von Steuern, Abgaben und Beiträgen zur Sozialversicherung nachgekommen ist.</w:t>
            </w:r>
          </w:p>
          <w:p w14:paraId="73ADE4DB" w14:textId="77777777" w:rsidR="005443F2" w:rsidRDefault="005443F2" w:rsidP="006B15A7"/>
        </w:tc>
      </w:tr>
    </w:tbl>
    <w:p w14:paraId="168634A0" w14:textId="77777777" w:rsidR="005443F2" w:rsidRDefault="005443F2" w:rsidP="005443F2"/>
    <w:tbl>
      <w:tblPr>
        <w:tblStyle w:val="Tabellenraster"/>
        <w:tblW w:w="9061" w:type="dxa"/>
        <w:tblInd w:w="2" w:type="dxa"/>
        <w:tblLayout w:type="fixed"/>
        <w:tblLook w:val="04A0" w:firstRow="1" w:lastRow="0" w:firstColumn="1" w:lastColumn="0" w:noHBand="0" w:noVBand="1"/>
      </w:tblPr>
      <w:tblGrid>
        <w:gridCol w:w="454"/>
        <w:gridCol w:w="3793"/>
        <w:gridCol w:w="567"/>
        <w:gridCol w:w="3793"/>
        <w:gridCol w:w="454"/>
      </w:tblGrid>
      <w:tr w:rsidR="005443F2" w14:paraId="79660CEC" w14:textId="77777777" w:rsidTr="005443F2">
        <w:tc>
          <w:tcPr>
            <w:tcW w:w="9061" w:type="dxa"/>
            <w:gridSpan w:val="5"/>
            <w:tcBorders>
              <w:top w:val="single" w:sz="4" w:space="0" w:color="auto"/>
              <w:left w:val="single" w:sz="4" w:space="0" w:color="auto"/>
              <w:bottom w:val="nil"/>
              <w:right w:val="single" w:sz="4" w:space="0" w:color="auto"/>
            </w:tcBorders>
          </w:tcPr>
          <w:p w14:paraId="359D94E6" w14:textId="77777777" w:rsidR="005443F2" w:rsidRDefault="005443F2" w:rsidP="006B15A7"/>
        </w:tc>
      </w:tr>
      <w:tr w:rsidR="005443F2" w14:paraId="470D2C9B" w14:textId="77777777" w:rsidTr="005443F2">
        <w:tc>
          <w:tcPr>
            <w:tcW w:w="9061" w:type="dxa"/>
            <w:gridSpan w:val="5"/>
            <w:tcBorders>
              <w:top w:val="nil"/>
              <w:left w:val="single" w:sz="4" w:space="0" w:color="auto"/>
              <w:bottom w:val="nil"/>
              <w:right w:val="single" w:sz="4" w:space="0" w:color="auto"/>
            </w:tcBorders>
          </w:tcPr>
          <w:p w14:paraId="5B0AC3FA" w14:textId="77777777" w:rsidR="005443F2" w:rsidRDefault="005443F2" w:rsidP="006B15A7"/>
        </w:tc>
      </w:tr>
      <w:tr w:rsidR="005443F2" w14:paraId="27AEC25A" w14:textId="77777777" w:rsidTr="005443F2">
        <w:tc>
          <w:tcPr>
            <w:tcW w:w="9061" w:type="dxa"/>
            <w:gridSpan w:val="5"/>
            <w:tcBorders>
              <w:top w:val="nil"/>
              <w:left w:val="single" w:sz="4" w:space="0" w:color="auto"/>
              <w:bottom w:val="nil"/>
              <w:right w:val="single" w:sz="4" w:space="0" w:color="auto"/>
            </w:tcBorders>
          </w:tcPr>
          <w:p w14:paraId="5F750787" w14:textId="77777777" w:rsidR="005443F2" w:rsidRDefault="005443F2" w:rsidP="006B15A7"/>
        </w:tc>
      </w:tr>
      <w:tr w:rsidR="005443F2" w14:paraId="42C7DC92" w14:textId="77777777" w:rsidTr="005443F2">
        <w:tc>
          <w:tcPr>
            <w:tcW w:w="454" w:type="dxa"/>
            <w:tcBorders>
              <w:top w:val="nil"/>
              <w:left w:val="single" w:sz="4" w:space="0" w:color="auto"/>
              <w:bottom w:val="nil"/>
              <w:right w:val="nil"/>
            </w:tcBorders>
          </w:tcPr>
          <w:p w14:paraId="7662B748" w14:textId="77777777" w:rsidR="005443F2" w:rsidRDefault="005443F2" w:rsidP="006B15A7"/>
        </w:tc>
        <w:tc>
          <w:tcPr>
            <w:tcW w:w="3793" w:type="dxa"/>
            <w:tcBorders>
              <w:top w:val="nil"/>
              <w:left w:val="nil"/>
              <w:bottom w:val="single" w:sz="2" w:space="0" w:color="auto"/>
              <w:right w:val="nil"/>
            </w:tcBorders>
          </w:tcPr>
          <w:p w14:paraId="441E3506" w14:textId="77777777" w:rsidR="005443F2" w:rsidRDefault="00C1083C" w:rsidP="006B15A7">
            <w:pPr>
              <w:tabs>
                <w:tab w:val="left" w:pos="720"/>
              </w:tabs>
            </w:pPr>
            <w:sdt>
              <w:sdtPr>
                <w:id w:val="-1480149495"/>
                <w:placeholder>
                  <w:docPart w:val="1B40A76D939342B389DC67DC107E7F69"/>
                </w:placeholder>
                <w:showingPlcHdr/>
                <w:text/>
              </w:sdtPr>
              <w:sdtEndPr/>
              <w:sdtContent>
                <w:r w:rsidR="005443F2" w:rsidRPr="00D17162">
                  <w:rPr>
                    <w:color w:val="808080" w:themeColor="background1" w:themeShade="80"/>
                    <w:highlight w:val="lightGray"/>
                  </w:rPr>
                  <w:t>Ort</w:t>
                </w:r>
              </w:sdtContent>
            </w:sdt>
            <w:r w:rsidR="005443F2">
              <w:t xml:space="preserve">, </w:t>
            </w:r>
            <w:sdt>
              <w:sdtPr>
                <w:id w:val="-365760894"/>
                <w:placeholder>
                  <w:docPart w:val="EB7D6E3CE86349538CA66D4DCFBA7BEF"/>
                </w:placeholder>
                <w:showingPlcHdr/>
                <w:date>
                  <w:dateFormat w:val="dd.MM.yyyy"/>
                  <w:lid w:val="de-DE"/>
                  <w:storeMappedDataAs w:val="dateTime"/>
                  <w:calendar w:val="gregorian"/>
                </w:date>
              </w:sdtPr>
              <w:sdtEndPr/>
              <w:sdtContent>
                <w:r w:rsidR="005443F2" w:rsidRPr="00D17162">
                  <w:rPr>
                    <w:rStyle w:val="Platzhaltertext"/>
                    <w:color w:val="808080" w:themeColor="background1" w:themeShade="80"/>
                    <w:highlight w:val="lightGray"/>
                  </w:rPr>
                  <w:t>Datum</w:t>
                </w:r>
              </w:sdtContent>
            </w:sdt>
          </w:p>
        </w:tc>
        <w:tc>
          <w:tcPr>
            <w:tcW w:w="567" w:type="dxa"/>
            <w:tcBorders>
              <w:top w:val="nil"/>
              <w:left w:val="nil"/>
              <w:bottom w:val="nil"/>
              <w:right w:val="nil"/>
            </w:tcBorders>
          </w:tcPr>
          <w:p w14:paraId="55E5085C" w14:textId="77777777" w:rsidR="005443F2" w:rsidRDefault="005443F2" w:rsidP="006B15A7"/>
        </w:tc>
        <w:sdt>
          <w:sdtPr>
            <w:id w:val="1312905376"/>
            <w:placeholder>
              <w:docPart w:val="AC5FDB5B48D540139A5E16C11E657B15"/>
            </w:placeholder>
            <w:showingPlcHdr/>
          </w:sdtPr>
          <w:sdtEndPr/>
          <w:sdtContent>
            <w:tc>
              <w:tcPr>
                <w:tcW w:w="3793" w:type="dxa"/>
                <w:tcBorders>
                  <w:top w:val="nil"/>
                  <w:left w:val="nil"/>
                  <w:bottom w:val="single" w:sz="2" w:space="0" w:color="auto"/>
                  <w:right w:val="nil"/>
                </w:tcBorders>
              </w:tcPr>
              <w:p w14:paraId="4E7EA1D0" w14:textId="77777777" w:rsidR="005443F2" w:rsidRDefault="00C27487" w:rsidP="006B15A7">
                <w:r w:rsidRPr="00442F60">
                  <w:rPr>
                    <w:rStyle w:val="Platzhaltertext"/>
                    <w:color w:val="808080" w:themeColor="background1" w:themeShade="80"/>
                    <w:highlight w:val="lightGray"/>
                  </w:rPr>
                  <w:t>...</w:t>
                </w:r>
              </w:p>
            </w:tc>
          </w:sdtContent>
        </w:sdt>
        <w:tc>
          <w:tcPr>
            <w:tcW w:w="454" w:type="dxa"/>
            <w:tcBorders>
              <w:top w:val="nil"/>
              <w:left w:val="nil"/>
              <w:bottom w:val="nil"/>
              <w:right w:val="single" w:sz="4" w:space="0" w:color="auto"/>
            </w:tcBorders>
          </w:tcPr>
          <w:p w14:paraId="6B129415" w14:textId="77777777" w:rsidR="005443F2" w:rsidRDefault="005443F2" w:rsidP="006B15A7"/>
        </w:tc>
      </w:tr>
      <w:tr w:rsidR="005443F2" w14:paraId="4E729885" w14:textId="77777777" w:rsidTr="005443F2">
        <w:tc>
          <w:tcPr>
            <w:tcW w:w="454" w:type="dxa"/>
            <w:tcBorders>
              <w:top w:val="nil"/>
              <w:left w:val="single" w:sz="4" w:space="0" w:color="auto"/>
              <w:bottom w:val="single" w:sz="4" w:space="0" w:color="auto"/>
              <w:right w:val="nil"/>
            </w:tcBorders>
          </w:tcPr>
          <w:p w14:paraId="08659918" w14:textId="77777777" w:rsidR="005443F2" w:rsidRDefault="005443F2" w:rsidP="006B15A7"/>
        </w:tc>
        <w:tc>
          <w:tcPr>
            <w:tcW w:w="3793" w:type="dxa"/>
            <w:tcBorders>
              <w:top w:val="single" w:sz="2" w:space="0" w:color="auto"/>
              <w:left w:val="nil"/>
              <w:bottom w:val="single" w:sz="4" w:space="0" w:color="auto"/>
              <w:right w:val="nil"/>
            </w:tcBorders>
          </w:tcPr>
          <w:p w14:paraId="3CAEEF35" w14:textId="77777777" w:rsidR="005443F2" w:rsidRDefault="005443F2" w:rsidP="006B15A7">
            <w:r>
              <w:t>Ort, Datum</w:t>
            </w:r>
          </w:p>
        </w:tc>
        <w:tc>
          <w:tcPr>
            <w:tcW w:w="567" w:type="dxa"/>
            <w:tcBorders>
              <w:top w:val="nil"/>
              <w:left w:val="nil"/>
              <w:bottom w:val="single" w:sz="4" w:space="0" w:color="auto"/>
              <w:right w:val="nil"/>
            </w:tcBorders>
          </w:tcPr>
          <w:p w14:paraId="1E1B94A8" w14:textId="77777777" w:rsidR="005443F2" w:rsidRDefault="005443F2" w:rsidP="006B15A7"/>
        </w:tc>
        <w:tc>
          <w:tcPr>
            <w:tcW w:w="3793" w:type="dxa"/>
            <w:tcBorders>
              <w:top w:val="single" w:sz="2" w:space="0" w:color="auto"/>
              <w:left w:val="nil"/>
              <w:bottom w:val="single" w:sz="4" w:space="0" w:color="auto"/>
              <w:right w:val="nil"/>
            </w:tcBorders>
          </w:tcPr>
          <w:p w14:paraId="2322A0B0" w14:textId="77777777" w:rsidR="005443F2" w:rsidRDefault="00860C0E" w:rsidP="006B15A7">
            <w:r>
              <w:t>Name der natürlichen Person</w:t>
            </w:r>
          </w:p>
        </w:tc>
        <w:tc>
          <w:tcPr>
            <w:tcW w:w="454" w:type="dxa"/>
            <w:tcBorders>
              <w:top w:val="nil"/>
              <w:left w:val="nil"/>
              <w:bottom w:val="single" w:sz="4" w:space="0" w:color="auto"/>
              <w:right w:val="single" w:sz="4" w:space="0" w:color="auto"/>
            </w:tcBorders>
          </w:tcPr>
          <w:p w14:paraId="027B4780" w14:textId="77777777" w:rsidR="005443F2" w:rsidRDefault="005443F2" w:rsidP="006B15A7"/>
        </w:tc>
      </w:tr>
    </w:tbl>
    <w:p w14:paraId="1D5207CE" w14:textId="77777777" w:rsidR="005443F2" w:rsidRDefault="005443F2" w:rsidP="005443F2"/>
    <w:p w14:paraId="6F021A03" w14:textId="77777777" w:rsidR="005443F2" w:rsidRDefault="005443F2" w:rsidP="005443F2"/>
    <w:p w14:paraId="3EACDD6D" w14:textId="77777777" w:rsidR="005443F2" w:rsidRDefault="005443F2" w:rsidP="005443F2"/>
    <w:p w14:paraId="08B76DA7" w14:textId="77777777" w:rsidR="005443F2" w:rsidRDefault="005443F2" w:rsidP="005443F2"/>
    <w:tbl>
      <w:tblPr>
        <w:tblStyle w:val="Tabellenraster"/>
        <w:tblW w:w="0" w:type="auto"/>
        <w:tblLook w:val="04A0" w:firstRow="1" w:lastRow="0" w:firstColumn="1" w:lastColumn="0" w:noHBand="0" w:noVBand="1"/>
      </w:tblPr>
      <w:tblGrid>
        <w:gridCol w:w="9062"/>
      </w:tblGrid>
      <w:tr w:rsidR="005443F2" w14:paraId="25C13C8F" w14:textId="77777777" w:rsidTr="006B15A7">
        <w:trPr>
          <w:trHeight w:val="642"/>
        </w:trPr>
        <w:tc>
          <w:tcPr>
            <w:tcW w:w="9062" w:type="dxa"/>
            <w:vAlign w:val="center"/>
          </w:tcPr>
          <w:p w14:paraId="7FF644FB" w14:textId="77777777" w:rsidR="005443F2" w:rsidRPr="00454DB2" w:rsidRDefault="005443F2" w:rsidP="006B15A7">
            <w:pPr>
              <w:jc w:val="center"/>
              <w:rPr>
                <w:b/>
                <w:sz w:val="22"/>
                <w:szCs w:val="22"/>
              </w:rPr>
            </w:pPr>
            <w:r>
              <w:rPr>
                <w:b/>
                <w:sz w:val="22"/>
                <w:szCs w:val="22"/>
              </w:rPr>
              <w:lastRenderedPageBreak/>
              <w:t>Erklärung zu § 124</w:t>
            </w:r>
            <w:r w:rsidRPr="00454DB2">
              <w:rPr>
                <w:b/>
                <w:sz w:val="22"/>
                <w:szCs w:val="22"/>
              </w:rPr>
              <w:t xml:space="preserve"> GWB</w:t>
            </w:r>
          </w:p>
        </w:tc>
      </w:tr>
    </w:tbl>
    <w:p w14:paraId="013CF8AB" w14:textId="77777777" w:rsidR="005443F2" w:rsidRDefault="005443F2" w:rsidP="005443F2"/>
    <w:tbl>
      <w:tblPr>
        <w:tblStyle w:val="Tabellenraster"/>
        <w:tblW w:w="0" w:type="auto"/>
        <w:tblLook w:val="04A0" w:firstRow="1" w:lastRow="0" w:firstColumn="1" w:lastColumn="0" w:noHBand="0" w:noVBand="1"/>
      </w:tblPr>
      <w:tblGrid>
        <w:gridCol w:w="9062"/>
      </w:tblGrid>
      <w:tr w:rsidR="005443F2" w14:paraId="1B6F1359" w14:textId="77777777" w:rsidTr="006B15A7">
        <w:tc>
          <w:tcPr>
            <w:tcW w:w="9062" w:type="dxa"/>
          </w:tcPr>
          <w:p w14:paraId="1B1C6CE0" w14:textId="77777777" w:rsidR="005443F2" w:rsidRDefault="005443F2" w:rsidP="006B15A7"/>
          <w:p w14:paraId="2C897C0F" w14:textId="77777777" w:rsidR="005443F2" w:rsidRDefault="005443F2" w:rsidP="006B15A7">
            <w:r>
              <w:t xml:space="preserve">Wir erklären, dass </w:t>
            </w:r>
          </w:p>
          <w:p w14:paraId="316910A6" w14:textId="77777777" w:rsidR="005443F2" w:rsidRDefault="005443F2" w:rsidP="006B15A7"/>
          <w:p w14:paraId="26B06D30" w14:textId="77777777" w:rsidR="005443F2" w:rsidRDefault="005443F2" w:rsidP="005443F2">
            <w:pPr>
              <w:pStyle w:val="Listenabsatz"/>
              <w:numPr>
                <w:ilvl w:val="0"/>
                <w:numId w:val="2"/>
              </w:numPr>
            </w:pPr>
            <w:r>
              <w:t>unser Unternehmen bei der Ausführung öffentlicher Aufträge nicht gegen geltende umwelt-, sozial- oder arbeitsrechtliche Verpflichtungen verstoßen hat,</w:t>
            </w:r>
          </w:p>
          <w:p w14:paraId="59598119" w14:textId="77777777" w:rsidR="005443F2" w:rsidRDefault="005443F2" w:rsidP="006B15A7">
            <w:pPr>
              <w:pStyle w:val="Listenabsatz"/>
            </w:pPr>
          </w:p>
          <w:p w14:paraId="59BA762F" w14:textId="77777777" w:rsidR="005443F2" w:rsidRDefault="005443F2" w:rsidP="005443F2">
            <w:pPr>
              <w:pStyle w:val="Listenabsatz"/>
              <w:numPr>
                <w:ilvl w:val="0"/>
                <w:numId w:val="2"/>
              </w:numPr>
            </w:pPr>
            <w:r>
              <w:t>unser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und nicht seine Tätigkeit eingestellt hat,</w:t>
            </w:r>
          </w:p>
          <w:p w14:paraId="6154BFFD" w14:textId="77777777" w:rsidR="005443F2" w:rsidRDefault="005443F2" w:rsidP="006B15A7">
            <w:pPr>
              <w:pStyle w:val="Listenabsatz"/>
            </w:pPr>
          </w:p>
          <w:p w14:paraId="0B5641BA" w14:textId="77777777" w:rsidR="005443F2" w:rsidRDefault="005443F2" w:rsidP="005443F2">
            <w:pPr>
              <w:pStyle w:val="Listenabsatz"/>
              <w:numPr>
                <w:ilvl w:val="0"/>
                <w:numId w:val="2"/>
              </w:numPr>
            </w:pPr>
            <w:r>
              <w:t>unser Unternehmen im Rahmen der beruflichen Tätigkeit keine schwere Verfehlung begangen hat und somit die Integrität des Unternehmens nicht in Frage gestellt wird,</w:t>
            </w:r>
          </w:p>
          <w:p w14:paraId="072436DE" w14:textId="77777777" w:rsidR="005443F2" w:rsidRDefault="005443F2" w:rsidP="006B15A7">
            <w:pPr>
              <w:pStyle w:val="Listenabsatz"/>
            </w:pPr>
          </w:p>
          <w:p w14:paraId="1359A244" w14:textId="77777777" w:rsidR="005443F2" w:rsidRDefault="005443F2" w:rsidP="005443F2">
            <w:pPr>
              <w:pStyle w:val="Listenabsatz"/>
              <w:numPr>
                <w:ilvl w:val="0"/>
                <w:numId w:val="2"/>
              </w:numPr>
            </w:pPr>
            <w:r>
              <w:t>das Unternehmen keine Vereinbarungen mit anderen Unternehmen getroffen hat, die eine Verhinderung, Einschränkung oder Verfälschung des Wettbewerbs bezwecken oder bewirken,</w:t>
            </w:r>
          </w:p>
          <w:p w14:paraId="70B2C658" w14:textId="77777777" w:rsidR="005443F2" w:rsidRDefault="005443F2" w:rsidP="006B15A7">
            <w:pPr>
              <w:pStyle w:val="Listenabsatz"/>
            </w:pPr>
          </w:p>
          <w:p w14:paraId="15700E4A" w14:textId="77777777" w:rsidR="005443F2" w:rsidRDefault="005443F2" w:rsidP="005443F2">
            <w:pPr>
              <w:pStyle w:val="Listenabsatz"/>
              <w:numPr>
                <w:ilvl w:val="0"/>
                <w:numId w:val="2"/>
              </w:numPr>
            </w:pPr>
            <w: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6E0EB27" w14:textId="77777777" w:rsidR="005443F2" w:rsidRDefault="005443F2" w:rsidP="006B15A7">
            <w:pPr>
              <w:pStyle w:val="Listenabsatz"/>
            </w:pPr>
          </w:p>
          <w:p w14:paraId="7DA9E878" w14:textId="77777777" w:rsidR="005443F2" w:rsidRDefault="005443F2" w:rsidP="005443F2">
            <w:pPr>
              <w:pStyle w:val="Listenabsatz"/>
              <w:numPr>
                <w:ilvl w:val="0"/>
                <w:numId w:val="2"/>
              </w:numPr>
            </w:pPr>
            <w:r>
              <w:t>keine Wettbewerbsverzerrung daraus resultiert, dass das Unternehmen bereits in die Vorbereitung des Vergabeverfahrens einbezogen war,</w:t>
            </w:r>
          </w:p>
          <w:p w14:paraId="7A48315C" w14:textId="77777777" w:rsidR="005443F2" w:rsidRDefault="005443F2" w:rsidP="006B15A7">
            <w:pPr>
              <w:pStyle w:val="Listenabsatz"/>
            </w:pPr>
          </w:p>
          <w:p w14:paraId="3E9A9AAC" w14:textId="77777777" w:rsidR="005443F2" w:rsidRDefault="005443F2" w:rsidP="005443F2">
            <w:pPr>
              <w:pStyle w:val="Listenabsatz"/>
              <w:numPr>
                <w:ilvl w:val="0"/>
                <w:numId w:val="2"/>
              </w:numPr>
            </w:pPr>
            <w:r>
              <w:t>das Unternehmen keine wesentliche Anforderung bei der Ausführung eines früheren öffentlichen Auftrags oder Konzessionsvertrags erheblich oder fortdauernd mangelhaft erfüllt hat und dies zu keiner vorzeitigen Beendigung, zu keinem Schadensersatz oder zu keiner vergleichbaren Rechtsfolge geführt hat,</w:t>
            </w:r>
          </w:p>
          <w:p w14:paraId="4C2C82E3" w14:textId="77777777" w:rsidR="005443F2" w:rsidRDefault="005443F2" w:rsidP="006B15A7">
            <w:pPr>
              <w:pStyle w:val="Listenabsatz"/>
            </w:pPr>
          </w:p>
          <w:p w14:paraId="62A62677" w14:textId="77777777" w:rsidR="005443F2" w:rsidRDefault="005443F2" w:rsidP="005443F2">
            <w:pPr>
              <w:pStyle w:val="Listenabsatz"/>
              <w:numPr>
                <w:ilvl w:val="0"/>
                <w:numId w:val="2"/>
              </w:numPr>
            </w:pPr>
            <w:r>
              <w:t>das Unternehmen in Bezug auf Ausschlussgründe oder Eignungskriterien keine schwerwiegende Täuschung begangen oder Auskünfte zurückgehalten hat oder in der Lage ist, die erforderlichen Nachweise zu übermitteln,</w:t>
            </w:r>
          </w:p>
          <w:p w14:paraId="1B1E8191" w14:textId="77777777" w:rsidR="005443F2" w:rsidRDefault="005443F2" w:rsidP="006B15A7">
            <w:pPr>
              <w:pStyle w:val="Listenabsatz"/>
            </w:pPr>
          </w:p>
          <w:p w14:paraId="7C5D6573" w14:textId="77777777" w:rsidR="005443F2" w:rsidRDefault="005443F2" w:rsidP="005443F2">
            <w:pPr>
              <w:pStyle w:val="Listenabsatz"/>
              <w:numPr>
                <w:ilvl w:val="0"/>
                <w:numId w:val="2"/>
              </w:numPr>
            </w:pPr>
            <w:r>
              <w:t>das Unternehmen</w:t>
            </w:r>
          </w:p>
          <w:p w14:paraId="2609DB73" w14:textId="77777777" w:rsidR="005443F2" w:rsidRDefault="005443F2" w:rsidP="006B15A7">
            <w:pPr>
              <w:pStyle w:val="Listenabsatz"/>
            </w:pPr>
          </w:p>
          <w:p w14:paraId="63348931" w14:textId="77777777" w:rsidR="005443F2" w:rsidRDefault="005443F2" w:rsidP="005443F2">
            <w:pPr>
              <w:pStyle w:val="Listenabsatz"/>
              <w:numPr>
                <w:ilvl w:val="0"/>
                <w:numId w:val="3"/>
              </w:numPr>
            </w:pPr>
            <w:r>
              <w:t>nicht versucht hat, die Entscheidungsfindung des öffentlichen Auftraggebers in unzulässiger Weise zu beeinflussen,</w:t>
            </w:r>
          </w:p>
          <w:p w14:paraId="71800267" w14:textId="77777777" w:rsidR="005443F2" w:rsidRDefault="005443F2" w:rsidP="006B15A7">
            <w:pPr>
              <w:pStyle w:val="Listenabsatz"/>
              <w:ind w:left="1080"/>
            </w:pPr>
          </w:p>
          <w:p w14:paraId="56E90EF2" w14:textId="77777777" w:rsidR="005443F2" w:rsidRDefault="005443F2" w:rsidP="005443F2">
            <w:pPr>
              <w:pStyle w:val="Listenabsatz"/>
              <w:numPr>
                <w:ilvl w:val="0"/>
                <w:numId w:val="3"/>
              </w:numPr>
            </w:pPr>
            <w:r>
              <w:t>nicht versucht hat, vertrauliche Informationen zu erhalten, durch die es unzulässige Vorteile beim Vergabeverfahren erlangen könnte, oder</w:t>
            </w:r>
          </w:p>
          <w:p w14:paraId="45EF388C" w14:textId="77777777" w:rsidR="005443F2" w:rsidRDefault="005443F2" w:rsidP="006B15A7">
            <w:pPr>
              <w:pStyle w:val="Listenabsatz"/>
            </w:pPr>
          </w:p>
          <w:p w14:paraId="05593C83" w14:textId="77777777" w:rsidR="005443F2" w:rsidRDefault="005443F2" w:rsidP="005443F2">
            <w:pPr>
              <w:pStyle w:val="Listenabsatz"/>
              <w:numPr>
                <w:ilvl w:val="0"/>
                <w:numId w:val="3"/>
              </w:numPr>
            </w:pPr>
            <w:r>
              <w:t xml:space="preserve">nicht fahrlässig oder vorsätzlich irreführende Informationen übermittelt hat, die die Vergabeentscheidung des öffentlichen Auftraggebers erheblich beeinflussen könnten, oder versucht hat, solche Informationen zu übermitteln. </w:t>
            </w:r>
          </w:p>
          <w:p w14:paraId="4B732569" w14:textId="77777777" w:rsidR="005443F2" w:rsidRDefault="005443F2" w:rsidP="006B15A7"/>
        </w:tc>
      </w:tr>
    </w:tbl>
    <w:p w14:paraId="0F460DE2" w14:textId="77777777" w:rsidR="005443F2" w:rsidRDefault="005443F2" w:rsidP="005443F2"/>
    <w:tbl>
      <w:tblPr>
        <w:tblStyle w:val="Tabellenraster"/>
        <w:tblW w:w="9061" w:type="dxa"/>
        <w:tblInd w:w="2" w:type="dxa"/>
        <w:tblLayout w:type="fixed"/>
        <w:tblLook w:val="04A0" w:firstRow="1" w:lastRow="0" w:firstColumn="1" w:lastColumn="0" w:noHBand="0" w:noVBand="1"/>
      </w:tblPr>
      <w:tblGrid>
        <w:gridCol w:w="454"/>
        <w:gridCol w:w="3793"/>
        <w:gridCol w:w="567"/>
        <w:gridCol w:w="3793"/>
        <w:gridCol w:w="454"/>
      </w:tblGrid>
      <w:tr w:rsidR="005443F2" w14:paraId="4EB0EFFA" w14:textId="77777777" w:rsidTr="006B15A7">
        <w:tc>
          <w:tcPr>
            <w:tcW w:w="9061" w:type="dxa"/>
            <w:gridSpan w:val="5"/>
            <w:tcBorders>
              <w:top w:val="single" w:sz="4" w:space="0" w:color="auto"/>
              <w:left w:val="single" w:sz="4" w:space="0" w:color="auto"/>
              <w:bottom w:val="nil"/>
              <w:right w:val="single" w:sz="4" w:space="0" w:color="auto"/>
            </w:tcBorders>
          </w:tcPr>
          <w:p w14:paraId="0D8F54B2" w14:textId="77777777" w:rsidR="005443F2" w:rsidRDefault="005443F2" w:rsidP="006B15A7"/>
        </w:tc>
      </w:tr>
      <w:tr w:rsidR="005443F2" w14:paraId="31779BDE" w14:textId="77777777" w:rsidTr="006B15A7">
        <w:tc>
          <w:tcPr>
            <w:tcW w:w="9061" w:type="dxa"/>
            <w:gridSpan w:val="5"/>
            <w:tcBorders>
              <w:top w:val="nil"/>
              <w:left w:val="single" w:sz="4" w:space="0" w:color="auto"/>
              <w:bottom w:val="nil"/>
              <w:right w:val="single" w:sz="4" w:space="0" w:color="auto"/>
            </w:tcBorders>
          </w:tcPr>
          <w:p w14:paraId="74F33650" w14:textId="77777777" w:rsidR="005443F2" w:rsidRDefault="005443F2" w:rsidP="006B15A7"/>
        </w:tc>
      </w:tr>
      <w:tr w:rsidR="005443F2" w14:paraId="1850D843" w14:textId="77777777" w:rsidTr="006B15A7">
        <w:tc>
          <w:tcPr>
            <w:tcW w:w="9061" w:type="dxa"/>
            <w:gridSpan w:val="5"/>
            <w:tcBorders>
              <w:top w:val="nil"/>
              <w:left w:val="single" w:sz="4" w:space="0" w:color="auto"/>
              <w:bottom w:val="nil"/>
              <w:right w:val="single" w:sz="4" w:space="0" w:color="auto"/>
            </w:tcBorders>
          </w:tcPr>
          <w:p w14:paraId="54A3506A" w14:textId="77777777" w:rsidR="005443F2" w:rsidRDefault="005443F2" w:rsidP="006B15A7"/>
        </w:tc>
      </w:tr>
      <w:tr w:rsidR="005443F2" w14:paraId="39DFA57F" w14:textId="77777777" w:rsidTr="006B15A7">
        <w:tc>
          <w:tcPr>
            <w:tcW w:w="454" w:type="dxa"/>
            <w:tcBorders>
              <w:top w:val="nil"/>
              <w:left w:val="single" w:sz="4" w:space="0" w:color="auto"/>
              <w:bottom w:val="nil"/>
              <w:right w:val="nil"/>
            </w:tcBorders>
          </w:tcPr>
          <w:p w14:paraId="70854F70" w14:textId="77777777" w:rsidR="005443F2" w:rsidRDefault="005443F2" w:rsidP="006B15A7"/>
        </w:tc>
        <w:tc>
          <w:tcPr>
            <w:tcW w:w="3793" w:type="dxa"/>
            <w:tcBorders>
              <w:top w:val="nil"/>
              <w:left w:val="nil"/>
              <w:bottom w:val="single" w:sz="2" w:space="0" w:color="auto"/>
              <w:right w:val="nil"/>
            </w:tcBorders>
          </w:tcPr>
          <w:p w14:paraId="4545785E" w14:textId="77777777" w:rsidR="005443F2" w:rsidRDefault="00C1083C" w:rsidP="006B15A7">
            <w:pPr>
              <w:tabs>
                <w:tab w:val="left" w:pos="720"/>
              </w:tabs>
            </w:pPr>
            <w:sdt>
              <w:sdtPr>
                <w:id w:val="1991893976"/>
                <w:placeholder>
                  <w:docPart w:val="F98BB0F59DBE4216AD1B7133A98CFAA2"/>
                </w:placeholder>
                <w:showingPlcHdr/>
                <w:text/>
              </w:sdtPr>
              <w:sdtEndPr/>
              <w:sdtContent>
                <w:r w:rsidR="005443F2" w:rsidRPr="00D17162">
                  <w:rPr>
                    <w:color w:val="808080" w:themeColor="background1" w:themeShade="80"/>
                    <w:highlight w:val="lightGray"/>
                  </w:rPr>
                  <w:t>Ort</w:t>
                </w:r>
              </w:sdtContent>
            </w:sdt>
            <w:r w:rsidR="005443F2">
              <w:t xml:space="preserve">, </w:t>
            </w:r>
            <w:sdt>
              <w:sdtPr>
                <w:id w:val="865805263"/>
                <w:placeholder>
                  <w:docPart w:val="5F3E6881FDCB486C9D5A9942E9A0995D"/>
                </w:placeholder>
                <w:showingPlcHdr/>
                <w:date>
                  <w:dateFormat w:val="dd.MM.yyyy"/>
                  <w:lid w:val="de-DE"/>
                  <w:storeMappedDataAs w:val="dateTime"/>
                  <w:calendar w:val="gregorian"/>
                </w:date>
              </w:sdtPr>
              <w:sdtEndPr/>
              <w:sdtContent>
                <w:r w:rsidR="005443F2" w:rsidRPr="00D17162">
                  <w:rPr>
                    <w:rStyle w:val="Platzhaltertext"/>
                    <w:color w:val="808080" w:themeColor="background1" w:themeShade="80"/>
                    <w:highlight w:val="lightGray"/>
                  </w:rPr>
                  <w:t>Datum</w:t>
                </w:r>
              </w:sdtContent>
            </w:sdt>
          </w:p>
        </w:tc>
        <w:tc>
          <w:tcPr>
            <w:tcW w:w="567" w:type="dxa"/>
            <w:tcBorders>
              <w:top w:val="nil"/>
              <w:left w:val="nil"/>
              <w:bottom w:val="nil"/>
              <w:right w:val="nil"/>
            </w:tcBorders>
          </w:tcPr>
          <w:p w14:paraId="15279195" w14:textId="77777777" w:rsidR="005443F2" w:rsidRDefault="005443F2" w:rsidP="006B15A7"/>
        </w:tc>
        <w:sdt>
          <w:sdtPr>
            <w:id w:val="1464700527"/>
            <w:placeholder>
              <w:docPart w:val="6A3376A9778443E4B321C652677BCCA3"/>
            </w:placeholder>
            <w:showingPlcHdr/>
          </w:sdtPr>
          <w:sdtEndPr/>
          <w:sdtContent>
            <w:tc>
              <w:tcPr>
                <w:tcW w:w="3793" w:type="dxa"/>
                <w:tcBorders>
                  <w:top w:val="nil"/>
                  <w:left w:val="nil"/>
                  <w:bottom w:val="single" w:sz="2" w:space="0" w:color="auto"/>
                  <w:right w:val="nil"/>
                </w:tcBorders>
              </w:tcPr>
              <w:p w14:paraId="2A08B608" w14:textId="77777777" w:rsidR="005443F2" w:rsidRDefault="00C27487" w:rsidP="006B15A7">
                <w:r w:rsidRPr="00442F60">
                  <w:rPr>
                    <w:rStyle w:val="Platzhaltertext"/>
                    <w:color w:val="808080" w:themeColor="background1" w:themeShade="80"/>
                    <w:highlight w:val="lightGray"/>
                  </w:rPr>
                  <w:t>...</w:t>
                </w:r>
              </w:p>
            </w:tc>
          </w:sdtContent>
        </w:sdt>
        <w:tc>
          <w:tcPr>
            <w:tcW w:w="454" w:type="dxa"/>
            <w:tcBorders>
              <w:top w:val="nil"/>
              <w:left w:val="nil"/>
              <w:bottom w:val="nil"/>
              <w:right w:val="single" w:sz="4" w:space="0" w:color="auto"/>
            </w:tcBorders>
          </w:tcPr>
          <w:p w14:paraId="2B3C0D86" w14:textId="77777777" w:rsidR="005443F2" w:rsidRDefault="005443F2" w:rsidP="006B15A7"/>
        </w:tc>
      </w:tr>
      <w:tr w:rsidR="005443F2" w14:paraId="13AF3011" w14:textId="77777777" w:rsidTr="006B15A7">
        <w:tc>
          <w:tcPr>
            <w:tcW w:w="454" w:type="dxa"/>
            <w:tcBorders>
              <w:top w:val="nil"/>
              <w:left w:val="single" w:sz="4" w:space="0" w:color="auto"/>
              <w:bottom w:val="single" w:sz="4" w:space="0" w:color="auto"/>
              <w:right w:val="nil"/>
            </w:tcBorders>
          </w:tcPr>
          <w:p w14:paraId="53DCCE7B" w14:textId="77777777" w:rsidR="005443F2" w:rsidRDefault="005443F2" w:rsidP="006B15A7"/>
        </w:tc>
        <w:tc>
          <w:tcPr>
            <w:tcW w:w="3793" w:type="dxa"/>
            <w:tcBorders>
              <w:top w:val="single" w:sz="2" w:space="0" w:color="auto"/>
              <w:left w:val="nil"/>
              <w:bottom w:val="single" w:sz="4" w:space="0" w:color="auto"/>
              <w:right w:val="nil"/>
            </w:tcBorders>
          </w:tcPr>
          <w:p w14:paraId="58EA1A40" w14:textId="77777777" w:rsidR="005443F2" w:rsidRDefault="005443F2" w:rsidP="006B15A7">
            <w:r>
              <w:t>Ort, Datum</w:t>
            </w:r>
          </w:p>
        </w:tc>
        <w:tc>
          <w:tcPr>
            <w:tcW w:w="567" w:type="dxa"/>
            <w:tcBorders>
              <w:top w:val="nil"/>
              <w:left w:val="nil"/>
              <w:bottom w:val="single" w:sz="4" w:space="0" w:color="auto"/>
              <w:right w:val="nil"/>
            </w:tcBorders>
          </w:tcPr>
          <w:p w14:paraId="27FDF3BA" w14:textId="77777777" w:rsidR="005443F2" w:rsidRDefault="005443F2" w:rsidP="006B15A7"/>
        </w:tc>
        <w:tc>
          <w:tcPr>
            <w:tcW w:w="3793" w:type="dxa"/>
            <w:tcBorders>
              <w:top w:val="single" w:sz="2" w:space="0" w:color="auto"/>
              <w:left w:val="nil"/>
              <w:bottom w:val="single" w:sz="4" w:space="0" w:color="auto"/>
              <w:right w:val="nil"/>
            </w:tcBorders>
          </w:tcPr>
          <w:p w14:paraId="547BDE51" w14:textId="77777777" w:rsidR="005443F2" w:rsidRDefault="00860C0E" w:rsidP="006B15A7">
            <w:r>
              <w:t>Name der natürlichen Person</w:t>
            </w:r>
          </w:p>
        </w:tc>
        <w:tc>
          <w:tcPr>
            <w:tcW w:w="454" w:type="dxa"/>
            <w:tcBorders>
              <w:top w:val="nil"/>
              <w:left w:val="nil"/>
              <w:bottom w:val="single" w:sz="4" w:space="0" w:color="auto"/>
              <w:right w:val="single" w:sz="4" w:space="0" w:color="auto"/>
            </w:tcBorders>
          </w:tcPr>
          <w:p w14:paraId="2F0CA8A9" w14:textId="77777777" w:rsidR="005443F2" w:rsidRDefault="005443F2" w:rsidP="006B15A7"/>
        </w:tc>
      </w:tr>
    </w:tbl>
    <w:p w14:paraId="42D3B964" w14:textId="77777777" w:rsidR="000C24A2" w:rsidRPr="000C24A2" w:rsidRDefault="000C24A2" w:rsidP="000C24A2"/>
    <w:sectPr w:rsidR="000C24A2" w:rsidRPr="000C24A2" w:rsidSect="005443F2">
      <w:headerReference w:type="default" r:id="rId11"/>
      <w:footerReference w:type="default" r:id="rId12"/>
      <w:headerReference w:type="first" r:id="rId13"/>
      <w:type w:val="continuous"/>
      <w:pgSz w:w="11906" w:h="16838" w:code="1"/>
      <w:pgMar w:top="1417"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251BB" w14:textId="77777777" w:rsidR="00C1083C" w:rsidRDefault="00C1083C">
      <w:r>
        <w:separator/>
      </w:r>
    </w:p>
  </w:endnote>
  <w:endnote w:type="continuationSeparator" w:id="0">
    <w:p w14:paraId="6713F21E" w14:textId="77777777" w:rsidR="00C1083C" w:rsidRDefault="00C1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Eurostile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238520"/>
      <w:docPartObj>
        <w:docPartGallery w:val="Page Numbers (Top of Page)"/>
        <w:docPartUnique/>
      </w:docPartObj>
    </w:sdtPr>
    <w:sdtEndPr/>
    <w:sdtContent>
      <w:p w14:paraId="1D90FEC2" w14:textId="77777777" w:rsidR="000B5FE7" w:rsidRDefault="000B5FE7" w:rsidP="000B5FE7">
        <w:pPr>
          <w:pStyle w:val="Fuzeile"/>
          <w:overflowPunct w:val="0"/>
          <w:autoSpaceDE w:val="0"/>
          <w:autoSpaceDN w:val="0"/>
          <w:adjustRightInd w:val="0"/>
          <w:textAlignment w:val="baseline"/>
        </w:pPr>
        <w:r>
          <w:t xml:space="preserve">Beiblatt A - Seite </w:t>
        </w:r>
        <w:r>
          <w:rPr>
            <w:b/>
            <w:bCs/>
            <w:sz w:val="24"/>
            <w:szCs w:val="24"/>
          </w:rPr>
          <w:fldChar w:fldCharType="begin"/>
        </w:r>
        <w:r>
          <w:rPr>
            <w:b/>
            <w:bCs/>
          </w:rPr>
          <w:instrText>PAGE</w:instrText>
        </w:r>
        <w:r>
          <w:rPr>
            <w:b/>
            <w:bCs/>
            <w:sz w:val="24"/>
            <w:szCs w:val="24"/>
          </w:rPr>
          <w:fldChar w:fldCharType="separate"/>
        </w:r>
        <w:r w:rsidR="00FA1AA4">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FA1AA4">
          <w:rPr>
            <w:b/>
            <w:bCs/>
            <w:noProof/>
          </w:rPr>
          <w:t>2</w:t>
        </w:r>
        <w:r>
          <w:rPr>
            <w:b/>
            <w:bCs/>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C7A92" w14:textId="77777777" w:rsidR="00C1083C" w:rsidRDefault="00C1083C">
      <w:bookmarkStart w:id="0" w:name="_Hlk484615692"/>
      <w:bookmarkEnd w:id="0"/>
      <w:r>
        <w:separator/>
      </w:r>
    </w:p>
  </w:footnote>
  <w:footnote w:type="continuationSeparator" w:id="0">
    <w:p w14:paraId="15F01B45" w14:textId="77777777" w:rsidR="00C1083C" w:rsidRDefault="00C10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shd w:val="clear" w:color="auto" w:fill="F2F2F2" w:themeFill="background1" w:themeFillShade="F2"/>
      <w:tblLook w:val="04A0" w:firstRow="1" w:lastRow="0" w:firstColumn="1" w:lastColumn="0" w:noHBand="0" w:noVBand="1"/>
    </w:tblPr>
    <w:tblGrid>
      <w:gridCol w:w="9062"/>
    </w:tblGrid>
    <w:tr w:rsidR="005443F2" w14:paraId="632D1A9D" w14:textId="77777777" w:rsidTr="006B15A7">
      <w:tc>
        <w:tcPr>
          <w:tcW w:w="9062" w:type="dxa"/>
          <w:shd w:val="clear" w:color="auto" w:fill="F2F2F2" w:themeFill="background1" w:themeFillShade="F2"/>
        </w:tcPr>
        <w:p w14:paraId="496D0E21" w14:textId="77777777" w:rsidR="005443F2" w:rsidRPr="004217B3" w:rsidRDefault="005443F2" w:rsidP="005443F2">
          <w:pPr>
            <w:pStyle w:val="Kopfzeile"/>
            <w:jc w:val="center"/>
            <w:rPr>
              <w:b/>
              <w:sz w:val="12"/>
              <w:szCs w:val="12"/>
            </w:rPr>
          </w:pPr>
        </w:p>
        <w:p w14:paraId="77C3F6BB" w14:textId="77777777" w:rsidR="005443F2" w:rsidRPr="004217B3" w:rsidRDefault="005443F2" w:rsidP="005443F2">
          <w:pPr>
            <w:pStyle w:val="Kopfzeile"/>
            <w:jc w:val="center"/>
            <w:rPr>
              <w:b/>
            </w:rPr>
          </w:pPr>
          <w:r w:rsidRPr="004217B3">
            <w:rPr>
              <w:b/>
            </w:rPr>
            <w:t>Bewerbungsboge</w:t>
          </w:r>
          <w:r w:rsidR="00A34195">
            <w:rPr>
              <w:b/>
            </w:rPr>
            <w:t>n zum Vergabeverfahren gem. § 17</w:t>
          </w:r>
          <w:r w:rsidRPr="004217B3">
            <w:rPr>
              <w:b/>
            </w:rPr>
            <w:t xml:space="preserve"> VgV ff</w:t>
          </w:r>
        </w:p>
        <w:p w14:paraId="33DD4F9B" w14:textId="77777777" w:rsidR="005443F2" w:rsidRPr="00403F37" w:rsidRDefault="00A34195" w:rsidP="005443F2">
          <w:pPr>
            <w:pStyle w:val="Kopfzeile"/>
            <w:jc w:val="center"/>
          </w:pPr>
          <w:r>
            <w:t>Planungsleistungen nach § 3</w:t>
          </w:r>
          <w:r w:rsidR="00EF57F2">
            <w:t>8</w:t>
          </w:r>
          <w:r>
            <w:t xml:space="preserve"> ff</w:t>
          </w:r>
          <w:r w:rsidR="005443F2">
            <w:t xml:space="preserve"> HOAI</w:t>
          </w:r>
          <w:r>
            <w:t xml:space="preserve"> </w:t>
          </w:r>
          <w:r w:rsidRPr="00403F37">
            <w:t>in Verbindung mit Anlage 1</w:t>
          </w:r>
          <w:r w:rsidR="00EF57F2" w:rsidRPr="00403F37">
            <w:t>1</w:t>
          </w:r>
          <w:r w:rsidR="005443F2" w:rsidRPr="00403F37">
            <w:t>, Leistungsphasen 1-9</w:t>
          </w:r>
        </w:p>
        <w:p w14:paraId="699046F7" w14:textId="58EBC3FC" w:rsidR="005443F2" w:rsidRPr="00403F37" w:rsidRDefault="00403F37" w:rsidP="005443F2">
          <w:pPr>
            <w:pStyle w:val="Kopfzeile"/>
            <w:jc w:val="center"/>
          </w:pPr>
          <w:r w:rsidRPr="00403F37">
            <w:t>Generalsanierung des Werner-Gerber-Stadions in Blumberg</w:t>
          </w:r>
        </w:p>
        <w:p w14:paraId="5F588D2F" w14:textId="20310B7A" w:rsidR="00403F37" w:rsidRPr="004217B3" w:rsidRDefault="00403F37" w:rsidP="005443F2">
          <w:pPr>
            <w:pStyle w:val="Kopfzeile"/>
            <w:jc w:val="center"/>
            <w:rPr>
              <w:sz w:val="12"/>
              <w:szCs w:val="12"/>
            </w:rPr>
          </w:pPr>
        </w:p>
      </w:tc>
    </w:tr>
  </w:tbl>
  <w:p w14:paraId="5462F15E" w14:textId="77777777" w:rsidR="005443F2" w:rsidRPr="005443F2" w:rsidRDefault="005443F2" w:rsidP="005443F2">
    <w:pPr>
      <w:pStyle w:val="Kopfzeile"/>
    </w:pPr>
  </w:p>
  <w:p w14:paraId="72D29869" w14:textId="77777777" w:rsidR="005443F2" w:rsidRPr="005443F2" w:rsidRDefault="005443F2" w:rsidP="005443F2">
    <w:pPr>
      <w:pStyle w:val="Kopfzeile"/>
      <w:rPr>
        <w:b/>
        <w:sz w:val="24"/>
        <w:szCs w:val="24"/>
      </w:rPr>
    </w:pPr>
    <w:r w:rsidRPr="005443F2">
      <w:rPr>
        <w:b/>
        <w:sz w:val="24"/>
        <w:szCs w:val="24"/>
      </w:rPr>
      <w:t>Beiblatt A)</w:t>
    </w:r>
  </w:p>
  <w:p w14:paraId="142DD840" w14:textId="77777777" w:rsidR="005443F2" w:rsidRDefault="005443F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shd w:val="clear" w:color="auto" w:fill="F2F2F2" w:themeFill="background1" w:themeFillShade="F2"/>
      <w:tblLook w:val="04A0" w:firstRow="1" w:lastRow="0" w:firstColumn="1" w:lastColumn="0" w:noHBand="0" w:noVBand="1"/>
    </w:tblPr>
    <w:tblGrid>
      <w:gridCol w:w="9062"/>
    </w:tblGrid>
    <w:tr w:rsidR="005443F2" w14:paraId="4FD0AFF2" w14:textId="77777777" w:rsidTr="006B15A7">
      <w:tc>
        <w:tcPr>
          <w:tcW w:w="9062" w:type="dxa"/>
          <w:shd w:val="clear" w:color="auto" w:fill="F2F2F2" w:themeFill="background1" w:themeFillShade="F2"/>
        </w:tcPr>
        <w:p w14:paraId="712D1EFB" w14:textId="77777777" w:rsidR="005443F2" w:rsidRPr="004217B3" w:rsidRDefault="005443F2" w:rsidP="005443F2">
          <w:pPr>
            <w:pStyle w:val="Kopfzeile"/>
            <w:jc w:val="center"/>
            <w:rPr>
              <w:b/>
              <w:sz w:val="12"/>
              <w:szCs w:val="12"/>
            </w:rPr>
          </w:pPr>
        </w:p>
        <w:p w14:paraId="6B0A857B" w14:textId="77777777" w:rsidR="005443F2" w:rsidRPr="004217B3" w:rsidRDefault="005443F2" w:rsidP="005443F2">
          <w:pPr>
            <w:pStyle w:val="Kopfzeile"/>
            <w:jc w:val="center"/>
            <w:rPr>
              <w:b/>
            </w:rPr>
          </w:pPr>
          <w:r w:rsidRPr="004217B3">
            <w:rPr>
              <w:b/>
            </w:rPr>
            <w:t>Bewerbungsbogen zum Vergabeverfahren gem. § 74 VgV ff</w:t>
          </w:r>
        </w:p>
        <w:p w14:paraId="0DAFBB18" w14:textId="77777777" w:rsidR="005443F2" w:rsidRDefault="005443F2" w:rsidP="005443F2">
          <w:pPr>
            <w:pStyle w:val="Kopfzeile"/>
            <w:jc w:val="center"/>
          </w:pPr>
          <w:r>
            <w:t xml:space="preserve">Planungsleistungen nach § 34 HOAI, </w:t>
          </w:r>
          <w:r w:rsidRPr="004217B3">
            <w:rPr>
              <w:color w:val="FF0000"/>
            </w:rPr>
            <w:t>Leistungsphasen 1-9</w:t>
          </w:r>
        </w:p>
        <w:p w14:paraId="29A9417D" w14:textId="77777777" w:rsidR="005443F2" w:rsidRDefault="005443F2" w:rsidP="005443F2">
          <w:pPr>
            <w:pStyle w:val="Kopfzeile"/>
            <w:jc w:val="center"/>
            <w:rPr>
              <w:color w:val="FF0000"/>
            </w:rPr>
          </w:pPr>
          <w:r w:rsidRPr="004217B3">
            <w:rPr>
              <w:color w:val="FF0000"/>
            </w:rPr>
            <w:t>Projektbezeichnung</w:t>
          </w:r>
        </w:p>
        <w:p w14:paraId="5D4233F9" w14:textId="77777777" w:rsidR="005443F2" w:rsidRPr="004217B3" w:rsidRDefault="005443F2" w:rsidP="005443F2">
          <w:pPr>
            <w:pStyle w:val="Kopfzeile"/>
            <w:jc w:val="center"/>
            <w:rPr>
              <w:sz w:val="12"/>
              <w:szCs w:val="12"/>
            </w:rPr>
          </w:pPr>
        </w:p>
      </w:tc>
    </w:tr>
  </w:tbl>
  <w:p w14:paraId="13FAC49D" w14:textId="77777777" w:rsidR="005443F2" w:rsidRPr="005443F2" w:rsidRDefault="005443F2" w:rsidP="005443F2">
    <w:pPr>
      <w:pStyle w:val="Kopfzeile"/>
      <w:rPr>
        <w:sz w:val="24"/>
        <w:szCs w:val="24"/>
      </w:rPr>
    </w:pPr>
  </w:p>
  <w:p w14:paraId="16556B84" w14:textId="77777777" w:rsidR="005443F2" w:rsidRPr="005443F2" w:rsidRDefault="005443F2" w:rsidP="005443F2">
    <w:pPr>
      <w:pStyle w:val="Kopfzeile"/>
      <w:rPr>
        <w:b/>
        <w:sz w:val="24"/>
        <w:szCs w:val="24"/>
      </w:rPr>
    </w:pPr>
    <w:r w:rsidRPr="005443F2">
      <w:rPr>
        <w:b/>
        <w:sz w:val="24"/>
        <w:szCs w:val="24"/>
      </w:rPr>
      <w:t>Beiblatt A)</w:t>
    </w:r>
  </w:p>
  <w:p w14:paraId="660A6E6F" w14:textId="77777777" w:rsidR="005443F2" w:rsidRDefault="005443F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276F44"/>
    <w:multiLevelType w:val="hybridMultilevel"/>
    <w:tmpl w:val="CADAC5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C4B0EB6"/>
    <w:multiLevelType w:val="hybridMultilevel"/>
    <w:tmpl w:val="CADAC5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BEB62A1"/>
    <w:multiLevelType w:val="hybridMultilevel"/>
    <w:tmpl w:val="FB907C48"/>
    <w:lvl w:ilvl="0" w:tplc="7FDEE9C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484013196">
    <w:abstractNumId w:val="1"/>
  </w:num>
  <w:num w:numId="2" w16cid:durableId="934555528">
    <w:abstractNumId w:val="0"/>
  </w:num>
  <w:num w:numId="3" w16cid:durableId="682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qxndlWmxSpGNNLN+mJmFQZo0IZNMjt9hK5nnkeieK82FoleeWliUsA5N/yj7qKJma2IZ2pZhHP/pjfc+56x0w==" w:salt="RWFdfLp7yfxNI3XgwMKQb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F37"/>
    <w:rsid w:val="00027E40"/>
    <w:rsid w:val="00051498"/>
    <w:rsid w:val="00053F4D"/>
    <w:rsid w:val="00061DD0"/>
    <w:rsid w:val="00065F5B"/>
    <w:rsid w:val="0007355F"/>
    <w:rsid w:val="00074B75"/>
    <w:rsid w:val="00081FCC"/>
    <w:rsid w:val="00094D92"/>
    <w:rsid w:val="000A7599"/>
    <w:rsid w:val="000B5FE7"/>
    <w:rsid w:val="000C24A2"/>
    <w:rsid w:val="000F2E86"/>
    <w:rsid w:val="000F6E65"/>
    <w:rsid w:val="00106932"/>
    <w:rsid w:val="0010758F"/>
    <w:rsid w:val="001249FB"/>
    <w:rsid w:val="00126DB6"/>
    <w:rsid w:val="00146142"/>
    <w:rsid w:val="00152213"/>
    <w:rsid w:val="00163FE3"/>
    <w:rsid w:val="00174E9A"/>
    <w:rsid w:val="00177536"/>
    <w:rsid w:val="00185040"/>
    <w:rsid w:val="001C1B49"/>
    <w:rsid w:val="001D3FD0"/>
    <w:rsid w:val="001D6316"/>
    <w:rsid w:val="001E3D2C"/>
    <w:rsid w:val="00212661"/>
    <w:rsid w:val="00221065"/>
    <w:rsid w:val="00224273"/>
    <w:rsid w:val="00234D6E"/>
    <w:rsid w:val="00240A22"/>
    <w:rsid w:val="00240AF1"/>
    <w:rsid w:val="00246767"/>
    <w:rsid w:val="00277F25"/>
    <w:rsid w:val="002862D4"/>
    <w:rsid w:val="00295514"/>
    <w:rsid w:val="002A0A63"/>
    <w:rsid w:val="002A263C"/>
    <w:rsid w:val="002A6482"/>
    <w:rsid w:val="002D55EE"/>
    <w:rsid w:val="002F317C"/>
    <w:rsid w:val="002F7C78"/>
    <w:rsid w:val="003025BA"/>
    <w:rsid w:val="00317D19"/>
    <w:rsid w:val="00345E4A"/>
    <w:rsid w:val="003545C2"/>
    <w:rsid w:val="00360BA3"/>
    <w:rsid w:val="0036581E"/>
    <w:rsid w:val="00372152"/>
    <w:rsid w:val="003947E1"/>
    <w:rsid w:val="0039533A"/>
    <w:rsid w:val="003A1CD4"/>
    <w:rsid w:val="003A2C15"/>
    <w:rsid w:val="003A42EA"/>
    <w:rsid w:val="003B3A46"/>
    <w:rsid w:val="003C424F"/>
    <w:rsid w:val="003E0771"/>
    <w:rsid w:val="003F01C7"/>
    <w:rsid w:val="00403F37"/>
    <w:rsid w:val="004141A6"/>
    <w:rsid w:val="00421E38"/>
    <w:rsid w:val="00444F63"/>
    <w:rsid w:val="0046556E"/>
    <w:rsid w:val="004B180E"/>
    <w:rsid w:val="004C7907"/>
    <w:rsid w:val="004F2834"/>
    <w:rsid w:val="004F5DBB"/>
    <w:rsid w:val="00505E35"/>
    <w:rsid w:val="0053425A"/>
    <w:rsid w:val="005443F2"/>
    <w:rsid w:val="00546BA2"/>
    <w:rsid w:val="00550370"/>
    <w:rsid w:val="00560BAA"/>
    <w:rsid w:val="00570823"/>
    <w:rsid w:val="005931EB"/>
    <w:rsid w:val="005D0F6C"/>
    <w:rsid w:val="005E0F33"/>
    <w:rsid w:val="005E5D84"/>
    <w:rsid w:val="00606510"/>
    <w:rsid w:val="006120BB"/>
    <w:rsid w:val="00614FB3"/>
    <w:rsid w:val="00624106"/>
    <w:rsid w:val="0064055C"/>
    <w:rsid w:val="006611DA"/>
    <w:rsid w:val="00666209"/>
    <w:rsid w:val="006B73DE"/>
    <w:rsid w:val="006C1158"/>
    <w:rsid w:val="006C1240"/>
    <w:rsid w:val="006C7CB7"/>
    <w:rsid w:val="006E0BA6"/>
    <w:rsid w:val="006F5CBE"/>
    <w:rsid w:val="00726089"/>
    <w:rsid w:val="0073676F"/>
    <w:rsid w:val="007775F3"/>
    <w:rsid w:val="007A620F"/>
    <w:rsid w:val="007E0BFE"/>
    <w:rsid w:val="007E4BDE"/>
    <w:rsid w:val="007E5D29"/>
    <w:rsid w:val="008052D7"/>
    <w:rsid w:val="008142EA"/>
    <w:rsid w:val="00860C0E"/>
    <w:rsid w:val="00862FFB"/>
    <w:rsid w:val="0087769C"/>
    <w:rsid w:val="00883CEA"/>
    <w:rsid w:val="008C0B14"/>
    <w:rsid w:val="008D0A22"/>
    <w:rsid w:val="008D1D5D"/>
    <w:rsid w:val="008F18B2"/>
    <w:rsid w:val="00904B36"/>
    <w:rsid w:val="00921CC1"/>
    <w:rsid w:val="009220C5"/>
    <w:rsid w:val="00951C8F"/>
    <w:rsid w:val="00971FB2"/>
    <w:rsid w:val="009751E1"/>
    <w:rsid w:val="009973FB"/>
    <w:rsid w:val="009E5C61"/>
    <w:rsid w:val="00A15551"/>
    <w:rsid w:val="00A22208"/>
    <w:rsid w:val="00A30280"/>
    <w:rsid w:val="00A33929"/>
    <w:rsid w:val="00A34195"/>
    <w:rsid w:val="00A35FB1"/>
    <w:rsid w:val="00A61914"/>
    <w:rsid w:val="00A649C0"/>
    <w:rsid w:val="00A86580"/>
    <w:rsid w:val="00A87285"/>
    <w:rsid w:val="00AA2B91"/>
    <w:rsid w:val="00AB40AE"/>
    <w:rsid w:val="00AD1CFD"/>
    <w:rsid w:val="00AD1E4F"/>
    <w:rsid w:val="00AF048E"/>
    <w:rsid w:val="00AF1F9F"/>
    <w:rsid w:val="00AF522A"/>
    <w:rsid w:val="00B06004"/>
    <w:rsid w:val="00B07D23"/>
    <w:rsid w:val="00B1559C"/>
    <w:rsid w:val="00B20DFF"/>
    <w:rsid w:val="00B51892"/>
    <w:rsid w:val="00B5367E"/>
    <w:rsid w:val="00B85675"/>
    <w:rsid w:val="00BB0881"/>
    <w:rsid w:val="00BC202B"/>
    <w:rsid w:val="00BC3AAF"/>
    <w:rsid w:val="00BC3CF7"/>
    <w:rsid w:val="00BD5037"/>
    <w:rsid w:val="00C1083C"/>
    <w:rsid w:val="00C17226"/>
    <w:rsid w:val="00C27487"/>
    <w:rsid w:val="00C63280"/>
    <w:rsid w:val="00C9553A"/>
    <w:rsid w:val="00CB2EF9"/>
    <w:rsid w:val="00D04D12"/>
    <w:rsid w:val="00D06770"/>
    <w:rsid w:val="00D252D4"/>
    <w:rsid w:val="00D47130"/>
    <w:rsid w:val="00D60430"/>
    <w:rsid w:val="00D81852"/>
    <w:rsid w:val="00D91B2B"/>
    <w:rsid w:val="00E20993"/>
    <w:rsid w:val="00E57A09"/>
    <w:rsid w:val="00E65512"/>
    <w:rsid w:val="00EC498A"/>
    <w:rsid w:val="00EE4518"/>
    <w:rsid w:val="00EF33AD"/>
    <w:rsid w:val="00EF57F2"/>
    <w:rsid w:val="00EF66F0"/>
    <w:rsid w:val="00F05E9B"/>
    <w:rsid w:val="00F31BE3"/>
    <w:rsid w:val="00F3250D"/>
    <w:rsid w:val="00F4188B"/>
    <w:rsid w:val="00F526A8"/>
    <w:rsid w:val="00F6033A"/>
    <w:rsid w:val="00F731FA"/>
    <w:rsid w:val="00F77850"/>
    <w:rsid w:val="00FA1AA4"/>
    <w:rsid w:val="00FA2455"/>
    <w:rsid w:val="00FA527F"/>
    <w:rsid w:val="00FB26A8"/>
    <w:rsid w:val="00FB4586"/>
    <w:rsid w:val="00FF31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B0406"/>
  <w15:docId w15:val="{A3906332-5BE5-441A-8821-FD66BD9A1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5FB1"/>
    <w:pPr>
      <w:jc w:val="both"/>
    </w:pPr>
    <w:rPr>
      <w:spacing w:val="-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nrede">
    <w:name w:val="Salutation"/>
    <w:basedOn w:val="Standard"/>
    <w:next w:val="Standard"/>
    <w:rsid w:val="00A35FB1"/>
    <w:pPr>
      <w:spacing w:before="220" w:after="220" w:line="220" w:lineRule="atLeast"/>
    </w:pPr>
  </w:style>
  <w:style w:type="paragraph" w:styleId="Textkrper">
    <w:name w:val="Body Text"/>
    <w:basedOn w:val="Standard"/>
    <w:rsid w:val="00A35FB1"/>
    <w:pPr>
      <w:spacing w:after="220" w:line="220" w:lineRule="atLeast"/>
    </w:pPr>
  </w:style>
  <w:style w:type="paragraph" w:styleId="Gruformel">
    <w:name w:val="Closing"/>
    <w:basedOn w:val="Standard"/>
    <w:next w:val="Unterschrift"/>
    <w:rsid w:val="00A35FB1"/>
    <w:pPr>
      <w:keepNext/>
      <w:spacing w:after="220" w:line="220" w:lineRule="atLeast"/>
    </w:pPr>
  </w:style>
  <w:style w:type="paragraph" w:styleId="Unterschrift">
    <w:name w:val="Signature"/>
    <w:basedOn w:val="Standard"/>
    <w:next w:val="FirmenunterschriftAbteilung"/>
    <w:rsid w:val="00A35FB1"/>
    <w:pPr>
      <w:keepNext/>
      <w:spacing w:before="720" w:line="220" w:lineRule="atLeast"/>
    </w:pPr>
  </w:style>
  <w:style w:type="paragraph" w:customStyle="1" w:styleId="Firmenname">
    <w:name w:val="Firmenname"/>
    <w:basedOn w:val="Standard"/>
    <w:rsid w:val="00A35FB1"/>
    <w:pPr>
      <w:framePr w:w="3845" w:h="1584" w:hSpace="187" w:vSpace="187" w:wrap="notBeside" w:vAnchor="page" w:hAnchor="margin" w:y="894" w:anchorLock="1"/>
      <w:spacing w:line="280" w:lineRule="atLeast"/>
    </w:pPr>
    <w:rPr>
      <w:rFonts w:ascii="Arial Black" w:hAnsi="Arial Black"/>
      <w:spacing w:val="-25"/>
      <w:sz w:val="32"/>
    </w:rPr>
  </w:style>
  <w:style w:type="paragraph" w:styleId="Datum">
    <w:name w:val="Date"/>
    <w:basedOn w:val="Standard"/>
    <w:next w:val="Standard"/>
    <w:rsid w:val="00A35FB1"/>
    <w:pPr>
      <w:spacing w:after="220" w:line="220" w:lineRule="atLeast"/>
    </w:pPr>
  </w:style>
  <w:style w:type="paragraph" w:customStyle="1" w:styleId="Briefkopf">
    <w:name w:val="Briefkopf"/>
    <w:basedOn w:val="Kopfzeile"/>
    <w:rsid w:val="00A35FB1"/>
    <w:pPr>
      <w:framePr w:h="5914" w:hRule="exact" w:hSpace="142" w:vSpace="142" w:wrap="notBeside" w:vAnchor="page" w:hAnchor="margin" w:y="1"/>
    </w:pPr>
    <w:rPr>
      <w:rFonts w:ascii="Garamond" w:hAnsi="Garamond"/>
      <w:spacing w:val="0"/>
      <w:kern w:val="18"/>
    </w:rPr>
  </w:style>
  <w:style w:type="paragraph" w:customStyle="1" w:styleId="Absender">
    <w:name w:val="Absender"/>
    <w:basedOn w:val="Standard"/>
    <w:rsid w:val="00A35FB1"/>
    <w:pPr>
      <w:keepLines/>
      <w:framePr w:w="4320" w:h="965" w:hSpace="187" w:vSpace="187" w:wrap="notBeside" w:vAnchor="page" w:hAnchor="margin" w:xAlign="right" w:y="966" w:anchorLock="1"/>
      <w:tabs>
        <w:tab w:val="left" w:pos="2160"/>
      </w:tabs>
      <w:spacing w:line="160" w:lineRule="atLeast"/>
    </w:pPr>
    <w:rPr>
      <w:sz w:val="14"/>
    </w:rPr>
  </w:style>
  <w:style w:type="paragraph" w:customStyle="1" w:styleId="FirmenunterschriftAbteilung">
    <w:name w:val="Firmenunterschrift Abteilung"/>
    <w:basedOn w:val="Unterschrift"/>
    <w:next w:val="Standard"/>
    <w:rsid w:val="00A35FB1"/>
    <w:pPr>
      <w:spacing w:before="0"/>
    </w:pPr>
  </w:style>
  <w:style w:type="paragraph" w:styleId="Kopfzeile">
    <w:name w:val="header"/>
    <w:basedOn w:val="Standard"/>
    <w:link w:val="KopfzeileZchn"/>
    <w:rsid w:val="00A35FB1"/>
    <w:pPr>
      <w:tabs>
        <w:tab w:val="center" w:pos="4320"/>
        <w:tab w:val="right" w:pos="8640"/>
      </w:tabs>
    </w:pPr>
  </w:style>
  <w:style w:type="paragraph" w:styleId="Fuzeile">
    <w:name w:val="footer"/>
    <w:basedOn w:val="Standard"/>
    <w:link w:val="FuzeileZchn"/>
    <w:uiPriority w:val="99"/>
    <w:rsid w:val="00A35FB1"/>
    <w:pPr>
      <w:tabs>
        <w:tab w:val="center" w:pos="4536"/>
        <w:tab w:val="right" w:pos="9072"/>
      </w:tabs>
    </w:pPr>
  </w:style>
  <w:style w:type="paragraph" w:customStyle="1" w:styleId="Bezugszeichenzeile">
    <w:name w:val="Bezugszeichenzeile"/>
    <w:basedOn w:val="Standard"/>
    <w:next w:val="Bezugszeichentext"/>
    <w:rsid w:val="00A35FB1"/>
    <w:pPr>
      <w:framePr w:w="9639" w:hSpace="142" w:vSpace="142" w:wrap="notBeside" w:vAnchor="page" w:hAnchor="text" w:y="5524"/>
      <w:tabs>
        <w:tab w:val="left" w:pos="2835"/>
        <w:tab w:val="left" w:pos="5783"/>
        <w:tab w:val="left" w:pos="8080"/>
      </w:tabs>
    </w:pPr>
    <w:rPr>
      <w:sz w:val="16"/>
    </w:rPr>
  </w:style>
  <w:style w:type="paragraph" w:customStyle="1" w:styleId="Bezugszeichentext">
    <w:name w:val="Bezugszeichentext"/>
    <w:basedOn w:val="Bezugszeichenzeile"/>
    <w:next w:val="Betreffzeile"/>
    <w:rsid w:val="00A35FB1"/>
    <w:pPr>
      <w:framePr w:wrap="notBeside"/>
      <w:ind w:right="-964"/>
    </w:pPr>
    <w:rPr>
      <w:sz w:val="20"/>
    </w:rPr>
  </w:style>
  <w:style w:type="paragraph" w:customStyle="1" w:styleId="Betreffzeile">
    <w:name w:val="Betreffzeile"/>
    <w:basedOn w:val="Standard"/>
    <w:next w:val="Anrede"/>
    <w:rsid w:val="00A35FB1"/>
    <w:pPr>
      <w:framePr w:wrap="notBeside" w:vAnchor="page" w:hAnchor="text" w:y="6482"/>
    </w:pPr>
    <w:rPr>
      <w:b/>
    </w:rPr>
  </w:style>
  <w:style w:type="paragraph" w:customStyle="1" w:styleId="AbsenderimKuvertfenster">
    <w:name w:val="Absender im Kuvertfenster"/>
    <w:basedOn w:val="Standard"/>
    <w:next w:val="Standard"/>
    <w:rsid w:val="00A35FB1"/>
    <w:pPr>
      <w:framePr w:wrap="notBeside" w:vAnchor="page" w:hAnchor="text" w:y="2881"/>
      <w:jc w:val="left"/>
    </w:pPr>
    <w:rPr>
      <w:spacing w:val="0"/>
      <w:sz w:val="16"/>
      <w:u w:val="single"/>
    </w:rPr>
  </w:style>
  <w:style w:type="paragraph" w:customStyle="1" w:styleId="Versandanweisungen">
    <w:name w:val="Versandanweisungen"/>
    <w:basedOn w:val="Standard"/>
    <w:next w:val="Standard"/>
    <w:rsid w:val="00A35FB1"/>
    <w:pPr>
      <w:framePr w:wrap="notBeside" w:vAnchor="page" w:hAnchor="text" w:y="2881"/>
      <w:jc w:val="left"/>
    </w:pPr>
    <w:rPr>
      <w:spacing w:val="0"/>
    </w:rPr>
  </w:style>
  <w:style w:type="character" w:customStyle="1" w:styleId="FormatvorlagePodolsky">
    <w:name w:val="Formatvorlage Podolsky"/>
    <w:rsid w:val="00AD1CFD"/>
    <w:rPr>
      <w:rFonts w:ascii="EurostileT" w:hAnsi="EurostileT"/>
      <w:sz w:val="22"/>
    </w:rPr>
  </w:style>
  <w:style w:type="paragraph" w:customStyle="1" w:styleId="Firmenunterschrift">
    <w:name w:val="Firmenunterschrift"/>
    <w:basedOn w:val="FirmenunterschriftAbteilung"/>
    <w:rsid w:val="00A35FB1"/>
  </w:style>
  <w:style w:type="paragraph" w:customStyle="1" w:styleId="Briefkopfadresse">
    <w:name w:val="Briefkopfadresse"/>
    <w:basedOn w:val="Standard"/>
    <w:rsid w:val="00A35FB1"/>
    <w:pPr>
      <w:framePr w:wrap="notBeside" w:vAnchor="page" w:hAnchor="text" w:y="3369"/>
      <w:spacing w:line="220" w:lineRule="atLeast"/>
    </w:pPr>
  </w:style>
  <w:style w:type="paragraph" w:customStyle="1" w:styleId="CcListe">
    <w:name w:val="Cc Liste"/>
    <w:basedOn w:val="Standard"/>
    <w:rsid w:val="00A35FB1"/>
    <w:pPr>
      <w:tabs>
        <w:tab w:val="left" w:pos="1134"/>
      </w:tabs>
    </w:pPr>
  </w:style>
  <w:style w:type="paragraph" w:styleId="Makrotext">
    <w:name w:val="macro"/>
    <w:semiHidden/>
    <w:rsid w:val="00A35FB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spacing w:val="-5"/>
    </w:rPr>
  </w:style>
  <w:style w:type="paragraph" w:styleId="Sprechblasentext">
    <w:name w:val="Balloon Text"/>
    <w:basedOn w:val="Standard"/>
    <w:link w:val="SprechblasentextZchn"/>
    <w:rsid w:val="00D60430"/>
    <w:rPr>
      <w:rFonts w:ascii="Tahoma" w:hAnsi="Tahoma" w:cs="Tahoma"/>
      <w:sz w:val="16"/>
      <w:szCs w:val="16"/>
    </w:rPr>
  </w:style>
  <w:style w:type="character" w:customStyle="1" w:styleId="SprechblasentextZchn">
    <w:name w:val="Sprechblasentext Zchn"/>
    <w:basedOn w:val="Absatz-Standardschriftart"/>
    <w:link w:val="Sprechblasentext"/>
    <w:rsid w:val="00D60430"/>
    <w:rPr>
      <w:rFonts w:ascii="Tahoma" w:hAnsi="Tahoma" w:cs="Tahoma"/>
      <w:sz w:val="16"/>
      <w:szCs w:val="16"/>
    </w:rPr>
  </w:style>
  <w:style w:type="table" w:styleId="Tabellenraster">
    <w:name w:val="Table Grid"/>
    <w:basedOn w:val="NormaleTabelle"/>
    <w:rsid w:val="00560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560BAA"/>
    <w:rPr>
      <w:color w:val="0000FF" w:themeColor="hyperlink"/>
      <w:u w:val="single"/>
    </w:rPr>
  </w:style>
  <w:style w:type="character" w:customStyle="1" w:styleId="FuzeileZchn">
    <w:name w:val="Fußzeile Zchn"/>
    <w:basedOn w:val="Absatz-Standardschriftart"/>
    <w:link w:val="Fuzeile"/>
    <w:uiPriority w:val="99"/>
    <w:rsid w:val="008142EA"/>
    <w:rPr>
      <w:spacing w:val="-5"/>
    </w:rPr>
  </w:style>
  <w:style w:type="character" w:customStyle="1" w:styleId="KopfzeileZchn">
    <w:name w:val="Kopfzeile Zchn"/>
    <w:basedOn w:val="Absatz-Standardschriftart"/>
    <w:link w:val="Kopfzeile"/>
    <w:rsid w:val="005443F2"/>
    <w:rPr>
      <w:spacing w:val="-5"/>
    </w:rPr>
  </w:style>
  <w:style w:type="paragraph" w:styleId="Listenabsatz">
    <w:name w:val="List Paragraph"/>
    <w:basedOn w:val="Standard"/>
    <w:uiPriority w:val="34"/>
    <w:qFormat/>
    <w:rsid w:val="005443F2"/>
    <w:pPr>
      <w:overflowPunct w:val="0"/>
      <w:autoSpaceDE w:val="0"/>
      <w:autoSpaceDN w:val="0"/>
      <w:adjustRightInd w:val="0"/>
      <w:ind w:left="720"/>
      <w:contextualSpacing/>
      <w:textAlignment w:val="baseline"/>
    </w:pPr>
  </w:style>
  <w:style w:type="character" w:styleId="Platzhaltertext">
    <w:name w:val="Placeholder Text"/>
    <w:basedOn w:val="Absatz-Standardschriftart"/>
    <w:uiPriority w:val="99"/>
    <w:semiHidden/>
    <w:rsid w:val="005443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592010">
      <w:bodyDiv w:val="1"/>
      <w:marLeft w:val="0"/>
      <w:marRight w:val="0"/>
      <w:marTop w:val="0"/>
      <w:marBottom w:val="0"/>
      <w:divBdr>
        <w:top w:val="none" w:sz="0" w:space="0" w:color="auto"/>
        <w:left w:val="none" w:sz="0" w:space="0" w:color="auto"/>
        <w:bottom w:val="none" w:sz="0" w:space="0" w:color="auto"/>
        <w:right w:val="none" w:sz="0" w:space="0" w:color="auto"/>
      </w:divBdr>
    </w:div>
    <w:div w:id="1117067376">
      <w:bodyDiv w:val="1"/>
      <w:marLeft w:val="0"/>
      <w:marRight w:val="0"/>
      <w:marTop w:val="0"/>
      <w:marBottom w:val="0"/>
      <w:divBdr>
        <w:top w:val="none" w:sz="0" w:space="0" w:color="auto"/>
        <w:left w:val="none" w:sz="0" w:space="0" w:color="auto"/>
        <w:bottom w:val="none" w:sz="0" w:space="0" w:color="auto"/>
        <w:right w:val="none" w:sz="0" w:space="0" w:color="auto"/>
      </w:divBdr>
    </w:div>
    <w:div w:id="1169558906">
      <w:bodyDiv w:val="1"/>
      <w:marLeft w:val="0"/>
      <w:marRight w:val="0"/>
      <w:marTop w:val="0"/>
      <w:marBottom w:val="0"/>
      <w:divBdr>
        <w:top w:val="none" w:sz="0" w:space="0" w:color="auto"/>
        <w:left w:val="none" w:sz="0" w:space="0" w:color="auto"/>
        <w:bottom w:val="none" w:sz="0" w:space="0" w:color="auto"/>
        <w:right w:val="none" w:sz="0" w:space="0" w:color="auto"/>
      </w:divBdr>
    </w:div>
    <w:div w:id="21416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chgruber\bpm-gmbh.de\VGV26%20-%20Dokumente\Blumberg%20GeSa%20Sportstadion\VgV%20Freianlagen\10%20Ver&#246;ffentlichung\Teilnahmeunterlagen\Beiblatt%20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40A76D939342B389DC67DC107E7F69"/>
        <w:category>
          <w:name w:val="Allgemein"/>
          <w:gallery w:val="placeholder"/>
        </w:category>
        <w:types>
          <w:type w:val="bbPlcHdr"/>
        </w:types>
        <w:behaviors>
          <w:behavior w:val="content"/>
        </w:behaviors>
        <w:guid w:val="{3FDA5F01-2A22-41AF-9B23-FFA4DE7880F0}"/>
      </w:docPartPr>
      <w:docPartBody>
        <w:p w:rsidR="00B23B19" w:rsidRDefault="00B23B19">
          <w:pPr>
            <w:pStyle w:val="1B40A76D939342B389DC67DC107E7F69"/>
          </w:pPr>
          <w:r w:rsidRPr="00D17162">
            <w:rPr>
              <w:color w:val="808080" w:themeColor="background1" w:themeShade="80"/>
              <w:highlight w:val="lightGray"/>
            </w:rPr>
            <w:t>Ort</w:t>
          </w:r>
        </w:p>
      </w:docPartBody>
    </w:docPart>
    <w:docPart>
      <w:docPartPr>
        <w:name w:val="EB7D6E3CE86349538CA66D4DCFBA7BEF"/>
        <w:category>
          <w:name w:val="Allgemein"/>
          <w:gallery w:val="placeholder"/>
        </w:category>
        <w:types>
          <w:type w:val="bbPlcHdr"/>
        </w:types>
        <w:behaviors>
          <w:behavior w:val="content"/>
        </w:behaviors>
        <w:guid w:val="{CA934E0F-5E27-42A8-B684-2845FF044452}"/>
      </w:docPartPr>
      <w:docPartBody>
        <w:p w:rsidR="00B23B19" w:rsidRDefault="00B23B19">
          <w:pPr>
            <w:pStyle w:val="EB7D6E3CE86349538CA66D4DCFBA7BEF"/>
          </w:pPr>
          <w:r w:rsidRPr="00D17162">
            <w:rPr>
              <w:rStyle w:val="Platzhaltertext"/>
              <w:color w:val="808080" w:themeColor="background1" w:themeShade="80"/>
              <w:highlight w:val="lightGray"/>
            </w:rPr>
            <w:t>Datum</w:t>
          </w:r>
        </w:p>
      </w:docPartBody>
    </w:docPart>
    <w:docPart>
      <w:docPartPr>
        <w:name w:val="AC5FDB5B48D540139A5E16C11E657B15"/>
        <w:category>
          <w:name w:val="Allgemein"/>
          <w:gallery w:val="placeholder"/>
        </w:category>
        <w:types>
          <w:type w:val="bbPlcHdr"/>
        </w:types>
        <w:behaviors>
          <w:behavior w:val="content"/>
        </w:behaviors>
        <w:guid w:val="{75D4E93A-D111-4165-A447-73D9E53A5C18}"/>
      </w:docPartPr>
      <w:docPartBody>
        <w:p w:rsidR="00B23B19" w:rsidRDefault="00B23B19">
          <w:pPr>
            <w:pStyle w:val="AC5FDB5B48D540139A5E16C11E657B15"/>
          </w:pPr>
          <w:r w:rsidRPr="00442F60">
            <w:rPr>
              <w:rStyle w:val="Platzhaltertext"/>
              <w:color w:val="808080" w:themeColor="background1" w:themeShade="80"/>
              <w:highlight w:val="lightGray"/>
            </w:rPr>
            <w:t>...</w:t>
          </w:r>
        </w:p>
      </w:docPartBody>
    </w:docPart>
    <w:docPart>
      <w:docPartPr>
        <w:name w:val="F98BB0F59DBE4216AD1B7133A98CFAA2"/>
        <w:category>
          <w:name w:val="Allgemein"/>
          <w:gallery w:val="placeholder"/>
        </w:category>
        <w:types>
          <w:type w:val="bbPlcHdr"/>
        </w:types>
        <w:behaviors>
          <w:behavior w:val="content"/>
        </w:behaviors>
        <w:guid w:val="{1FD07DA8-1687-4011-8048-9881235D4E51}"/>
      </w:docPartPr>
      <w:docPartBody>
        <w:p w:rsidR="00B23B19" w:rsidRDefault="00B23B19">
          <w:pPr>
            <w:pStyle w:val="F98BB0F59DBE4216AD1B7133A98CFAA2"/>
          </w:pPr>
          <w:r w:rsidRPr="00D17162">
            <w:rPr>
              <w:color w:val="808080" w:themeColor="background1" w:themeShade="80"/>
              <w:highlight w:val="lightGray"/>
            </w:rPr>
            <w:t>Ort</w:t>
          </w:r>
        </w:p>
      </w:docPartBody>
    </w:docPart>
    <w:docPart>
      <w:docPartPr>
        <w:name w:val="5F3E6881FDCB486C9D5A9942E9A0995D"/>
        <w:category>
          <w:name w:val="Allgemein"/>
          <w:gallery w:val="placeholder"/>
        </w:category>
        <w:types>
          <w:type w:val="bbPlcHdr"/>
        </w:types>
        <w:behaviors>
          <w:behavior w:val="content"/>
        </w:behaviors>
        <w:guid w:val="{CCCF0C1E-ED5E-40FB-8B82-D4E4A2BAD82E}"/>
      </w:docPartPr>
      <w:docPartBody>
        <w:p w:rsidR="00B23B19" w:rsidRDefault="00B23B19">
          <w:pPr>
            <w:pStyle w:val="5F3E6881FDCB486C9D5A9942E9A0995D"/>
          </w:pPr>
          <w:r w:rsidRPr="00D17162">
            <w:rPr>
              <w:rStyle w:val="Platzhaltertext"/>
              <w:color w:val="808080" w:themeColor="background1" w:themeShade="80"/>
              <w:highlight w:val="lightGray"/>
            </w:rPr>
            <w:t>Datum</w:t>
          </w:r>
        </w:p>
      </w:docPartBody>
    </w:docPart>
    <w:docPart>
      <w:docPartPr>
        <w:name w:val="6A3376A9778443E4B321C652677BCCA3"/>
        <w:category>
          <w:name w:val="Allgemein"/>
          <w:gallery w:val="placeholder"/>
        </w:category>
        <w:types>
          <w:type w:val="bbPlcHdr"/>
        </w:types>
        <w:behaviors>
          <w:behavior w:val="content"/>
        </w:behaviors>
        <w:guid w:val="{F86EA03C-2382-4109-B04E-21FBAE6D05DE}"/>
      </w:docPartPr>
      <w:docPartBody>
        <w:p w:rsidR="00B23B19" w:rsidRDefault="00B23B19">
          <w:pPr>
            <w:pStyle w:val="6A3376A9778443E4B321C652677BCCA3"/>
          </w:pPr>
          <w:r w:rsidRPr="00442F60">
            <w:rPr>
              <w:rStyle w:val="Platzhaltertext"/>
              <w:color w:val="808080" w:themeColor="background1" w:themeShade="80"/>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Eurostile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B19"/>
    <w:rsid w:val="001B6509"/>
    <w:rsid w:val="003913F3"/>
    <w:rsid w:val="003A42EA"/>
    <w:rsid w:val="007A620F"/>
    <w:rsid w:val="00B23B19"/>
    <w:rsid w:val="00E20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B40A76D939342B389DC67DC107E7F69">
    <w:name w:val="1B40A76D939342B389DC67DC107E7F69"/>
  </w:style>
  <w:style w:type="character" w:styleId="Platzhaltertext">
    <w:name w:val="Placeholder Text"/>
    <w:basedOn w:val="Absatz-Standardschriftart"/>
    <w:uiPriority w:val="99"/>
    <w:semiHidden/>
    <w:rPr>
      <w:color w:val="808080"/>
    </w:rPr>
  </w:style>
  <w:style w:type="paragraph" w:customStyle="1" w:styleId="EB7D6E3CE86349538CA66D4DCFBA7BEF">
    <w:name w:val="EB7D6E3CE86349538CA66D4DCFBA7BEF"/>
  </w:style>
  <w:style w:type="paragraph" w:customStyle="1" w:styleId="AC5FDB5B48D540139A5E16C11E657B15">
    <w:name w:val="AC5FDB5B48D540139A5E16C11E657B15"/>
  </w:style>
  <w:style w:type="paragraph" w:customStyle="1" w:styleId="F98BB0F59DBE4216AD1B7133A98CFAA2">
    <w:name w:val="F98BB0F59DBE4216AD1B7133A98CFAA2"/>
  </w:style>
  <w:style w:type="paragraph" w:customStyle="1" w:styleId="5F3E6881FDCB486C9D5A9942E9A0995D">
    <w:name w:val="5F3E6881FDCB486C9D5A9942E9A0995D"/>
  </w:style>
  <w:style w:type="paragraph" w:customStyle="1" w:styleId="6A3376A9778443E4B321C652677BCCA3">
    <w:name w:val="6A3376A9778443E4B321C652677BCC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d3490b-8cf4-4df3-8062-e3f638dce1f9" xsi:nil="true"/>
    <lcf76f155ced4ddcb4097134ff3c332f xmlns="2940514c-40f4-4e59-868e-1d7989e21c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7CA00D24669941A7E94160AB949DE6" ma:contentTypeVersion="10" ma:contentTypeDescription="Create a new document." ma:contentTypeScope="" ma:versionID="c4d1ee7fabe9603eb1726679ddc80614">
  <xsd:schema xmlns:xsd="http://www.w3.org/2001/XMLSchema" xmlns:xs="http://www.w3.org/2001/XMLSchema" xmlns:p="http://schemas.microsoft.com/office/2006/metadata/properties" xmlns:ns2="2940514c-40f4-4e59-868e-1d7989e21cfb" xmlns:ns3="5dd3490b-8cf4-4df3-8062-e3f638dce1f9" targetNamespace="http://schemas.microsoft.com/office/2006/metadata/properties" ma:root="true" ma:fieldsID="fc497d306fcdd8527d66e669d475a34e" ns2:_="" ns3:_="">
    <xsd:import namespace="2940514c-40f4-4e59-868e-1d7989e21cfb"/>
    <xsd:import namespace="5dd3490b-8cf4-4df3-8062-e3f638dce1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0514c-40f4-4e59-868e-1d7989e21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53941e7-2f2f-4ffe-ab97-3804ce7b8dd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d3490b-8cf4-4df3-8062-e3f638dce1f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141c93b-3cb9-4e49-bd86-91954cce8db0}" ma:internalName="TaxCatchAll" ma:showField="CatchAllData" ma:web="5dd3490b-8cf4-4df3-8062-e3f638dce1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EBF61E-0383-4FAD-B090-ED08BD87F929}">
  <ds:schemaRefs>
    <ds:schemaRef ds:uri="http://schemas.microsoft.com/office/2006/metadata/properties"/>
    <ds:schemaRef ds:uri="http://schemas.microsoft.com/office/infopath/2007/PartnerControls"/>
    <ds:schemaRef ds:uri="5dd3490b-8cf4-4df3-8062-e3f638dce1f9"/>
    <ds:schemaRef ds:uri="2940514c-40f4-4e59-868e-1d7989e21cfb"/>
  </ds:schemaRefs>
</ds:datastoreItem>
</file>

<file path=customXml/itemProps2.xml><?xml version="1.0" encoding="utf-8"?>
<ds:datastoreItem xmlns:ds="http://schemas.openxmlformats.org/officeDocument/2006/customXml" ds:itemID="{4DF3D48E-6BF4-4AFE-8010-8081AE774DD4}">
  <ds:schemaRefs>
    <ds:schemaRef ds:uri="http://schemas.openxmlformats.org/officeDocument/2006/bibliography"/>
  </ds:schemaRefs>
</ds:datastoreItem>
</file>

<file path=customXml/itemProps3.xml><?xml version="1.0" encoding="utf-8"?>
<ds:datastoreItem xmlns:ds="http://schemas.openxmlformats.org/officeDocument/2006/customXml" ds:itemID="{D5982440-F1EE-4F19-B506-AAB4ECFCA6BA}">
  <ds:schemaRefs>
    <ds:schemaRef ds:uri="http://schemas.microsoft.com/sharepoint/v3/contenttype/forms"/>
  </ds:schemaRefs>
</ds:datastoreItem>
</file>

<file path=customXml/itemProps4.xml><?xml version="1.0" encoding="utf-8"?>
<ds:datastoreItem xmlns:ds="http://schemas.openxmlformats.org/officeDocument/2006/customXml" ds:itemID="{9F4E7D7E-4BC1-4903-9D0C-FD7D858AF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0514c-40f4-4e59-868e-1d7989e21cfb"/>
    <ds:schemaRef ds:uri="5dd3490b-8cf4-4df3-8062-e3f638dce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Beiblatt A</Template>
  <TotalTime>0</TotalTime>
  <Pages>2</Pages>
  <Words>708</Words>
  <Characters>4039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Professioneller Brief</vt:lpstr>
    </vt:vector>
  </TitlesOfParts>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Professioneller Brief</dc:title>
  <dc:creator>Dachgruber, Cornelia</dc:creator>
  <cp:lastModifiedBy>Dachgruber, Cornelia</cp:lastModifiedBy>
  <cp:revision>3</cp:revision>
  <cp:lastPrinted>2015-07-02T14:13:00Z</cp:lastPrinted>
  <dcterms:created xsi:type="dcterms:W3CDTF">2026-06-15T08:14:00Z</dcterms:created>
  <dcterms:modified xsi:type="dcterms:W3CDTF">2026-06-30T13:30:00Z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LCID">
    <vt:i4>1031</vt:i4>
  </property>
  <property fmtid="{D5CDD505-2E9C-101B-9397-08002B2CF9AE}" pid="4" name="Version">
    <vt:i4>99031900</vt:i4>
  </property>
  <property fmtid="{D5CDD505-2E9C-101B-9397-08002B2CF9AE}" pid="5" name="ContentTypeId">
    <vt:lpwstr>0x010100367CA00D24669941A7E94160AB949DE6</vt:lpwstr>
  </property>
  <property fmtid="{D5CDD505-2E9C-101B-9397-08002B2CF9AE}" pid="6" name="MediaServiceImageTags">
    <vt:lpwstr/>
  </property>
</Properties>
</file>